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3AA7FA15"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ins w:id="3" w:author="Qualcomm_Bin Han" w:date="2024-11-26T10:44:00Z" w16du:dateUtc="2024-11-26T02:44:00Z">
              <w:r w:rsidR="007B2DD3">
                <w:rPr>
                  <w:rFonts w:hint="eastAsia"/>
                  <w:sz w:val="64"/>
                  <w:lang w:eastAsia="zh-CN"/>
                </w:rPr>
                <w:t>7</w:t>
              </w:r>
            </w:ins>
            <w:del w:id="4" w:author="Qualcomm_Bin Han" w:date="2024-11-26T10:44:00Z" w16du:dateUtc="2024-11-26T02:44:00Z">
              <w:r w:rsidR="002679C4" w:rsidDel="007B2DD3">
                <w:rPr>
                  <w:rFonts w:hint="eastAsia"/>
                  <w:sz w:val="64"/>
                  <w:lang w:eastAsia="zh-CN"/>
                </w:rPr>
                <w:delText>x</w:delText>
              </w:r>
            </w:del>
            <w:ins w:id="5" w:author="Qualcomm_Bin Han" w:date="2024-11-26T10:44:00Z" w16du:dateUtc="2024-11-26T02:44:00Z">
              <w:r w:rsidR="007B2DD3">
                <w:rPr>
                  <w:rFonts w:hint="eastAsia"/>
                  <w:sz w:val="64"/>
                  <w:lang w:eastAsia="zh-CN"/>
                </w:rPr>
                <w:t>7</w:t>
              </w:r>
            </w:ins>
            <w:del w:id="6" w:author="Qualcomm_Bin Han" w:date="2024-11-26T10:44:00Z" w16du:dateUtc="2024-11-26T02:44:00Z">
              <w:r w:rsidR="002679C4" w:rsidDel="007B2DD3">
                <w:rPr>
                  <w:rFonts w:hint="eastAsia"/>
                  <w:sz w:val="64"/>
                  <w:lang w:eastAsia="zh-CN"/>
                </w:rPr>
                <w:delText>y</w:delText>
              </w:r>
            </w:del>
            <w:ins w:id="7" w:author="Qualcomm_Bin Han" w:date="2024-11-26T10:44:00Z" w16du:dateUtc="2024-11-26T02:44:00Z">
              <w:r w:rsidR="007B2DD3">
                <w:rPr>
                  <w:rFonts w:hint="eastAsia"/>
                  <w:sz w:val="64"/>
                  <w:lang w:eastAsia="zh-CN"/>
                </w:rPr>
                <w:t>1</w:t>
              </w:r>
            </w:ins>
            <w:del w:id="8" w:author="Qualcomm_Bin Han" w:date="2024-11-26T10:44:00Z" w16du:dateUtc="2024-11-26T02:44:00Z">
              <w:r w:rsidR="002679C4" w:rsidDel="007B2DD3">
                <w:rPr>
                  <w:rFonts w:hint="eastAsia"/>
                  <w:sz w:val="64"/>
                  <w:lang w:eastAsia="zh-CN"/>
                </w:rPr>
                <w:delText>z</w:delText>
              </w:r>
            </w:del>
            <w:r w:rsidR="008D7568" w:rsidRPr="00133525">
              <w:rPr>
                <w:sz w:val="64"/>
              </w:rPr>
              <w:t xml:space="preserve"> </w:t>
            </w:r>
            <w:r w:rsidRPr="00EA465F">
              <w:t>V</w:t>
            </w:r>
            <w:bookmarkStart w:id="9" w:name="specVersion"/>
            <w:r w:rsidR="00EA465F" w:rsidRPr="00EA465F">
              <w:t>0</w:t>
            </w:r>
            <w:r w:rsidRPr="00EA465F">
              <w:t>.</w:t>
            </w:r>
            <w:del w:id="10" w:author="Qualcomm_Bin Han" w:date="2024-11-26T10:44:00Z" w16du:dateUtc="2024-11-26T02:44:00Z">
              <w:r w:rsidR="00EA465F" w:rsidRPr="00EA465F" w:rsidDel="007B2DD3">
                <w:delText>0</w:delText>
              </w:r>
            </w:del>
            <w:ins w:id="11" w:author="Qualcomm_Bin Han" w:date="2024-11-26T10:44:00Z" w16du:dateUtc="2024-11-26T02:44:00Z">
              <w:r w:rsidR="007B2DD3">
                <w:rPr>
                  <w:rFonts w:hint="eastAsia"/>
                  <w:lang w:eastAsia="zh-CN"/>
                </w:rPr>
                <w:t>1</w:t>
              </w:r>
            </w:ins>
            <w:r w:rsidRPr="00EA465F">
              <w:t>.</w:t>
            </w:r>
            <w:bookmarkEnd w:id="9"/>
            <w:del w:id="12" w:author="Qualcomm_Bin Han" w:date="2024-11-26T10:44:00Z" w16du:dateUtc="2024-11-26T02:44:00Z">
              <w:r w:rsidR="00EA465F" w:rsidRPr="00EA465F" w:rsidDel="007B2DD3">
                <w:delText>1</w:delText>
              </w:r>
              <w:r w:rsidRPr="00EA465F" w:rsidDel="007B2DD3">
                <w:delText xml:space="preserve"> </w:delText>
              </w:r>
            </w:del>
            <w:ins w:id="13" w:author="Qualcomm_Bin Han" w:date="2024-11-26T10:44:00Z" w16du:dateUtc="2024-11-26T02:44:00Z">
              <w:r w:rsidR="007B2DD3">
                <w:rPr>
                  <w:rFonts w:hint="eastAsia"/>
                  <w:lang w:eastAsia="zh-CN"/>
                </w:rPr>
                <w:t>0</w:t>
              </w:r>
              <w:r w:rsidR="007B2DD3" w:rsidRPr="00EA465F">
                <w:t xml:space="preserve"> </w:t>
              </w:r>
            </w:ins>
            <w:r w:rsidRPr="00EA465F">
              <w:rPr>
                <w:sz w:val="32"/>
              </w:rPr>
              <w:t>(</w:t>
            </w:r>
            <w:bookmarkStart w:id="14" w:name="issueDate"/>
            <w:r w:rsidR="00EA465F" w:rsidRPr="00EA465F">
              <w:rPr>
                <w:sz w:val="32"/>
              </w:rPr>
              <w:t>20</w:t>
            </w:r>
            <w:r w:rsidR="00EC769B">
              <w:rPr>
                <w:sz w:val="32"/>
              </w:rPr>
              <w:t>2</w:t>
            </w:r>
            <w:r w:rsidR="00090631">
              <w:rPr>
                <w:rFonts w:hint="eastAsia"/>
                <w:sz w:val="32"/>
                <w:lang w:eastAsia="zh-CN"/>
              </w:rPr>
              <w:t>4</w:t>
            </w:r>
            <w:r w:rsidRPr="00EA465F">
              <w:rPr>
                <w:sz w:val="32"/>
              </w:rPr>
              <w:t>-</w:t>
            </w:r>
            <w:bookmarkEnd w:id="14"/>
            <w:del w:id="15" w:author="Qualcomm_Bin Han" w:date="2024-11-26T10:44:00Z" w16du:dateUtc="2024-11-26T02:44:00Z">
              <w:r w:rsidR="00EC769B" w:rsidDel="007B2DD3">
                <w:rPr>
                  <w:sz w:val="32"/>
                </w:rPr>
                <w:delText>08</w:delText>
              </w:r>
            </w:del>
            <w:ins w:id="16" w:author="Qualcomm_Bin Han" w:date="2024-11-26T10:44:00Z" w16du:dateUtc="2024-11-26T02:44:00Z">
              <w:r w:rsidR="007B2DD3">
                <w:rPr>
                  <w:rFonts w:hint="eastAsia"/>
                  <w:sz w:val="32"/>
                  <w:lang w:eastAsia="zh-CN"/>
                </w:rPr>
                <w:t>11</w:t>
              </w:r>
            </w:ins>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17" w:name="spectype2"/>
            <w:r w:rsidR="00D57972" w:rsidRPr="00EA465F">
              <w:t>Report</w:t>
            </w:r>
            <w:bookmarkEnd w:id="17"/>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18"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18"/>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9" w:name="specRelease"/>
            <w:r w:rsidR="004F0988" w:rsidRPr="00EA465F">
              <w:rPr>
                <w:rStyle w:val="ZGSM"/>
              </w:rPr>
              <w:t>1</w:t>
            </w:r>
            <w:bookmarkEnd w:id="19"/>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20"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20"/>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2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1"/>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22"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23"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23"/>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25" w:name="copyrightaddon"/>
            <w:bookmarkEnd w:id="25"/>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24"/>
          </w:p>
          <w:p w14:paraId="53814B93" w14:textId="77777777" w:rsidR="007B040E" w:rsidRDefault="007B040E" w:rsidP="007E70A6"/>
        </w:tc>
      </w:tr>
      <w:bookmarkEnd w:id="22"/>
    </w:tbl>
    <w:p w14:paraId="3AE398BD" w14:textId="77777777" w:rsidR="00080512" w:rsidRPr="004D3578" w:rsidRDefault="00080512">
      <w:pPr>
        <w:pStyle w:val="TT"/>
      </w:pPr>
      <w:r w:rsidRPr="004D3578">
        <w:br w:type="page"/>
      </w:r>
      <w:bookmarkStart w:id="26" w:name="tableOfContents"/>
      <w:bookmarkEnd w:id="26"/>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ins w:id="27" w:author="Qualcomm_Bin Han" w:date="2024-11-26T10:45:00Z" w16du:dateUtc="2024-11-26T02:45:00Z">
        <w:r w:rsidR="00821422">
          <w:tab/>
        </w:r>
      </w:ins>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28" w:name="foreword"/>
      <w:bookmarkStart w:id="29" w:name="_Toc175226253"/>
      <w:bookmarkEnd w:id="28"/>
      <w:r w:rsidRPr="004D3578">
        <w:t>Foreword</w:t>
      </w:r>
      <w:bookmarkEnd w:id="29"/>
    </w:p>
    <w:p w14:paraId="27BCDB44" w14:textId="77777777" w:rsidR="00080512" w:rsidRPr="004D3578" w:rsidRDefault="00080512">
      <w:r w:rsidRPr="004D3578">
        <w:t xml:space="preserve">This Technical </w:t>
      </w:r>
      <w:bookmarkStart w:id="30" w:name="spectype3"/>
      <w:r w:rsidR="00602AEA" w:rsidRPr="00EA465F">
        <w:t>Report</w:t>
      </w:r>
      <w:bookmarkEnd w:id="30"/>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pPr>
        <w:pStyle w:val="Guidance"/>
      </w:pPr>
      <w:bookmarkStart w:id="31" w:name="introduction"/>
      <w:bookmarkEnd w:id="31"/>
    </w:p>
    <w:p w14:paraId="2B341F34" w14:textId="77777777" w:rsidR="00080512" w:rsidRPr="004D3578" w:rsidRDefault="00080512">
      <w:pPr>
        <w:pStyle w:val="Heading1"/>
      </w:pPr>
      <w:r w:rsidRPr="004D3578">
        <w:br w:type="page"/>
      </w:r>
      <w:bookmarkStart w:id="32" w:name="scope"/>
      <w:bookmarkStart w:id="33" w:name="_Toc175226254"/>
      <w:bookmarkEnd w:id="32"/>
      <w:r w:rsidRPr="004D3578">
        <w:lastRenderedPageBreak/>
        <w:t>1</w:t>
      </w:r>
      <w:r w:rsidRPr="004D3578">
        <w:tab/>
        <w:t>Scope</w:t>
      </w:r>
      <w:bookmarkEnd w:id="33"/>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34" w:name="references"/>
      <w:bookmarkStart w:id="35" w:name="_Toc175226255"/>
      <w:bookmarkEnd w:id="34"/>
      <w:r w:rsidRPr="004D3578">
        <w:t>2</w:t>
      </w:r>
      <w:r w:rsidRPr="004D3578">
        <w:tab/>
        <w:t>References</w:t>
      </w:r>
      <w:bookmarkEnd w:id="35"/>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7A3CE60" w14:textId="77777777" w:rsidR="00080512" w:rsidRPr="004D3578" w:rsidRDefault="00080512">
      <w:pPr>
        <w:pStyle w:val="Heading1"/>
      </w:pPr>
      <w:bookmarkStart w:id="36" w:name="definitions"/>
      <w:bookmarkStart w:id="37" w:name="_Toc175226256"/>
      <w:bookmarkEnd w:id="36"/>
      <w:r w:rsidRPr="004D3578">
        <w:t>3</w:t>
      </w:r>
      <w:r w:rsidRPr="004D3578">
        <w:tab/>
        <w:t>Definitions</w:t>
      </w:r>
      <w:r w:rsidR="00602AEA">
        <w:t xml:space="preserve"> of terms, symbols and abbreviations</w:t>
      </w:r>
      <w:bookmarkEnd w:id="37"/>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38" w:name="_Toc175226257"/>
      <w:r w:rsidRPr="004D3578">
        <w:t>3.1</w:t>
      </w:r>
      <w:r w:rsidRPr="004D3578">
        <w:tab/>
      </w:r>
      <w:r w:rsidR="002B6339">
        <w:t>Terms</w:t>
      </w:r>
      <w:bookmarkEnd w:id="38"/>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39" w:name="_Toc175226258"/>
      <w:r w:rsidRPr="004D3578">
        <w:lastRenderedPageBreak/>
        <w:t>3.2</w:t>
      </w:r>
      <w:r w:rsidRPr="004D3578">
        <w:tab/>
        <w:t>Symbols</w:t>
      </w:r>
      <w:bookmarkEnd w:id="39"/>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40" w:name="_Toc175226259"/>
      <w:r w:rsidRPr="004D3578">
        <w:t>3.3</w:t>
      </w:r>
      <w:r w:rsidRPr="004D3578">
        <w:tab/>
        <w:t>Abbreviations</w:t>
      </w:r>
      <w:bookmarkEnd w:id="40"/>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41" w:name="clause4"/>
      <w:bookmarkEnd w:id="41"/>
      <w:r>
        <w:br w:type="page"/>
      </w:r>
      <w:bookmarkStart w:id="42" w:name="_Toc175226260"/>
      <w:r w:rsidR="00080512" w:rsidRPr="004D3578">
        <w:lastRenderedPageBreak/>
        <w:t>4</w:t>
      </w:r>
      <w:r w:rsidR="00080512" w:rsidRPr="004D3578">
        <w:tab/>
      </w:r>
      <w:r w:rsidR="006E67E0">
        <w:t>General</w:t>
      </w:r>
      <w:bookmarkEnd w:id="42"/>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74AF4B52" w:rsidR="006E67E0" w:rsidRDefault="00DA2A2C" w:rsidP="006E67E0">
      <w:pPr>
        <w:pStyle w:val="Heading1"/>
      </w:pPr>
      <w:r>
        <w:br w:type="page"/>
      </w:r>
      <w:bookmarkStart w:id="43"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43"/>
      <w:proofErr w:type="spellEnd"/>
    </w:p>
    <w:p w14:paraId="24F33CEA" w14:textId="505BA600" w:rsidR="00080512" w:rsidRDefault="006E67E0">
      <w:pPr>
        <w:pStyle w:val="Heading2"/>
      </w:pPr>
      <w:bookmarkStart w:id="44" w:name="_Toc175226262"/>
      <w:r>
        <w:t>5</w:t>
      </w:r>
      <w:r w:rsidR="00080512" w:rsidRPr="004D3578">
        <w:t>.1</w:t>
      </w:r>
      <w:r w:rsidR="00080512" w:rsidRPr="004D3578">
        <w:tab/>
      </w:r>
      <w:r w:rsidR="00777963">
        <w:t>General</w:t>
      </w:r>
      <w:bookmarkEnd w:id="44"/>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proofErr w:type="spellStart"/>
      <w:r w:rsidR="00D36516">
        <w:rPr>
          <w:rFonts w:hint="eastAsia"/>
          <w:lang w:eastAsia="zh-CN"/>
        </w:rPr>
        <w:t>STxMP</w:t>
      </w:r>
      <w:proofErr w:type="spellEnd"/>
      <w:r w:rsidR="00407F34">
        <w:t xml:space="preserve"> can be captured in this clause</w:t>
      </w:r>
      <w:r>
        <w:t>&gt;</w:t>
      </w:r>
    </w:p>
    <w:p w14:paraId="6E6FE45A" w14:textId="2979F2D7" w:rsidR="00646F95" w:rsidRDefault="00646F95" w:rsidP="00407F34">
      <w:pPr>
        <w:pStyle w:val="Heading2"/>
      </w:pPr>
      <w:bookmarkStart w:id="45" w:name="_Toc175226263"/>
      <w:r>
        <w:t>5</w:t>
      </w:r>
      <w:r w:rsidRPr="004D3578">
        <w:t>.</w:t>
      </w:r>
      <w:r>
        <w:t>2</w:t>
      </w:r>
      <w:r w:rsidRPr="004D3578">
        <w:tab/>
      </w:r>
      <w:r w:rsidR="00CB51EB">
        <w:t>Measurement setup</w:t>
      </w:r>
      <w:bookmarkEnd w:id="45"/>
    </w:p>
    <w:p w14:paraId="2B1FFF4F" w14:textId="36BE8761" w:rsidR="009C08D8" w:rsidRDefault="00A64296" w:rsidP="00646F95">
      <w:pPr>
        <w:pStyle w:val="Guidance"/>
      </w:pPr>
      <w:r>
        <w:t>&lt;</w:t>
      </w:r>
      <w:r w:rsidR="00646F95">
        <w:t>Editor’s note: outcome of</w:t>
      </w:r>
      <w:r w:rsidR="00407F34">
        <w:t xml:space="preserve"> measurement setup for </w:t>
      </w:r>
      <w:proofErr w:type="spellStart"/>
      <w:r w:rsidR="00622D0F">
        <w:rPr>
          <w:rFonts w:hint="eastAsia"/>
          <w:lang w:eastAsia="zh-CN"/>
        </w:rPr>
        <w:t>STxMP</w:t>
      </w:r>
      <w:proofErr w:type="spellEnd"/>
      <w:r w:rsidR="00622D0F">
        <w:t xml:space="preserve"> </w:t>
      </w:r>
      <w:r w:rsidR="00407F34">
        <w:t>UE RF testing can be captured in this clause</w:t>
      </w:r>
      <w:r>
        <w:t>&gt;</w:t>
      </w:r>
    </w:p>
    <w:p w14:paraId="39DCC74A" w14:textId="11A0FAFD" w:rsidR="002521B1" w:rsidRDefault="002521B1" w:rsidP="002521B1">
      <w:pPr>
        <w:pStyle w:val="Heading2"/>
        <w:rPr>
          <w:lang w:eastAsia="zh-CN"/>
        </w:rPr>
      </w:pPr>
      <w:bookmarkStart w:id="46" w:name="_Toc175226264"/>
      <w:r>
        <w:t>5</w:t>
      </w:r>
      <w:r w:rsidRPr="004D3578">
        <w:t>.</w:t>
      </w:r>
      <w:r>
        <w:rPr>
          <w:rFonts w:hint="eastAsia"/>
          <w:lang w:eastAsia="zh-CN"/>
        </w:rPr>
        <w:t>3</w:t>
      </w:r>
      <w:r w:rsidRPr="004D3578">
        <w:tab/>
      </w:r>
      <w:r w:rsidR="00622D0F" w:rsidRPr="00622D0F">
        <w:t>Test System Aspects</w:t>
      </w:r>
      <w:bookmarkEnd w:id="46"/>
    </w:p>
    <w:p w14:paraId="084D910A" w14:textId="082B0CDE" w:rsidR="002521B1" w:rsidRDefault="00622D0F" w:rsidP="00646F95">
      <w:pPr>
        <w:pStyle w:val="Guidance"/>
      </w:pPr>
      <w:r>
        <w:t xml:space="preserve">&lt;Editor’s note: outcome </w:t>
      </w:r>
      <w:proofErr w:type="gramStart"/>
      <w:r>
        <w:t xml:space="preserve">of </w:t>
      </w:r>
      <w:r>
        <w:rPr>
          <w:rFonts w:hint="eastAsia"/>
          <w:lang w:eastAsia="zh-CN"/>
        </w:rPr>
        <w:t xml:space="preserve"> test</w:t>
      </w:r>
      <w:proofErr w:type="gramEnd"/>
      <w:r>
        <w:rPr>
          <w:rFonts w:hint="eastAsia"/>
          <w:lang w:eastAsia="zh-CN"/>
        </w:rPr>
        <w:t xml:space="preserve"> system aspects</w:t>
      </w:r>
      <w:r>
        <w:t xml:space="preserve"> for </w:t>
      </w:r>
      <w:proofErr w:type="spellStart"/>
      <w:r>
        <w:rPr>
          <w:rFonts w:hint="eastAsia"/>
          <w:lang w:eastAsia="zh-CN"/>
        </w:rPr>
        <w:t>STxMP</w:t>
      </w:r>
      <w:proofErr w:type="spellEnd"/>
      <w:r>
        <w:t xml:space="preserve"> UE RF testing can be captured in this clause&gt;</w:t>
      </w:r>
    </w:p>
    <w:p w14:paraId="4343B7D4" w14:textId="6A470601" w:rsidR="003D4339" w:rsidRDefault="003D4339" w:rsidP="003D4339">
      <w:pPr>
        <w:pStyle w:val="Heading2"/>
        <w:rPr>
          <w:lang w:eastAsia="zh-CN"/>
        </w:rPr>
      </w:pPr>
      <w:bookmarkStart w:id="47" w:name="_Toc175226265"/>
      <w:r>
        <w:t>5</w:t>
      </w:r>
      <w:r w:rsidRPr="004D3578">
        <w:t>.</w:t>
      </w:r>
      <w:r w:rsidR="00622D0F">
        <w:rPr>
          <w:rFonts w:hint="eastAsia"/>
          <w:lang w:eastAsia="zh-CN"/>
        </w:rPr>
        <w:t>4</w:t>
      </w:r>
      <w:r w:rsidRPr="004D3578">
        <w:tab/>
      </w:r>
      <w:r>
        <w:rPr>
          <w:rFonts w:hint="eastAsia"/>
          <w:lang w:eastAsia="zh-CN"/>
        </w:rPr>
        <w:t>Test procedure</w:t>
      </w:r>
      <w:bookmarkEnd w:id="47"/>
    </w:p>
    <w:p w14:paraId="7B7EAE75" w14:textId="7930395E" w:rsidR="00DC7009" w:rsidDel="00EB1C1C" w:rsidRDefault="00DC7009" w:rsidP="00DC7009">
      <w:pPr>
        <w:pStyle w:val="Guidance"/>
        <w:rPr>
          <w:del w:id="48" w:author="Qualcomm_Bin Han" w:date="2024-11-26T10:52:00Z" w16du:dateUtc="2024-11-26T02:52:00Z"/>
        </w:rPr>
      </w:pPr>
      <w:r>
        <w:t xml:space="preserve">&lt;Editor’s note: outcome of </w:t>
      </w:r>
      <w:r>
        <w:rPr>
          <w:rFonts w:hint="eastAsia"/>
          <w:lang w:eastAsia="zh-CN"/>
        </w:rPr>
        <w:t>test procedure</w:t>
      </w:r>
      <w:r>
        <w:t xml:space="preserve"> for </w:t>
      </w:r>
      <w:proofErr w:type="spellStart"/>
      <w:r w:rsidR="00622D0F">
        <w:rPr>
          <w:rFonts w:hint="eastAsia"/>
          <w:lang w:eastAsia="zh-CN"/>
        </w:rPr>
        <w:t>STxMP</w:t>
      </w:r>
      <w:proofErr w:type="spellEnd"/>
      <w:r w:rsidR="00622D0F">
        <w:t xml:space="preserve"> </w:t>
      </w:r>
      <w:r>
        <w:t>UE RF testing can be captured in this clause&gt;</w:t>
      </w:r>
    </w:p>
    <w:p w14:paraId="735AE033" w14:textId="02CC7E6B" w:rsidR="00EB1C1C" w:rsidRPr="00DA5D85" w:rsidRDefault="00EB1C1C" w:rsidP="003826C1">
      <w:pPr>
        <w:pStyle w:val="Heading3"/>
        <w:numPr>
          <w:ilvl w:val="2"/>
          <w:numId w:val="10"/>
        </w:numPr>
        <w:rPr>
          <w:ins w:id="49" w:author="Qualcomm_Bin Han" w:date="2024-11-26T10:52:00Z" w16du:dateUtc="2024-11-26T02:52:00Z"/>
          <w:rFonts w:eastAsia="Times New Roman" w:cs="Arial"/>
          <w:sz w:val="22"/>
        </w:rPr>
        <w:pPrChange w:id="50" w:author="Qualcomm_Bin Han" w:date="2024-11-26T11:08:00Z" w16du:dateUtc="2024-11-26T03:08:00Z">
          <w:pPr>
            <w:pStyle w:val="Heading3"/>
          </w:pPr>
        </w:pPrChange>
      </w:pPr>
      <w:ins w:id="51" w:author="Qualcomm_Bin Han" w:date="2024-11-26T10:52:00Z" w16du:dateUtc="2024-11-26T02:52:00Z">
        <w:r w:rsidRPr="00DA5D85">
          <w:rPr>
            <w:rFonts w:eastAsia="Times New Roman" w:cs="Arial" w:hint="eastAsia"/>
            <w:sz w:val="22"/>
          </w:rPr>
          <w:t>Min peak EIRP</w:t>
        </w:r>
      </w:ins>
    </w:p>
    <w:p w14:paraId="38171409" w14:textId="53A58942" w:rsidR="00AE6DEC" w:rsidRDefault="00EB1C1C" w:rsidP="000F605D">
      <w:pPr>
        <w:rPr>
          <w:ins w:id="52" w:author="Qualcomm_Bin Han" w:date="2024-11-26T11:15:00Z" w16du:dateUtc="2024-11-26T03:15:00Z"/>
        </w:rPr>
      </w:pPr>
      <w:ins w:id="53" w:author="Qualcomm_Bin Han" w:date="2024-11-26T10:52:00Z" w16du:dateUtc="2024-11-26T02:52:00Z">
        <w:r>
          <w:rPr>
            <w:rFonts w:hint="eastAsia"/>
          </w:rPr>
          <w:t xml:space="preserve">The min peak EIRP for </w:t>
        </w:r>
      </w:ins>
      <w:proofErr w:type="spellStart"/>
      <w:ins w:id="54" w:author="Qualcomm_Bin Han" w:date="2024-11-26T11:26:00Z" w16du:dateUtc="2024-11-26T03:26:00Z">
        <w:r w:rsidR="00BA3E7E">
          <w:rPr>
            <w:rFonts w:hint="eastAsia"/>
            <w:lang w:eastAsia="zh-CN"/>
          </w:rPr>
          <w:t>S</w:t>
        </w:r>
      </w:ins>
      <w:ins w:id="55" w:author="Qualcomm_Bin Han" w:date="2024-11-26T10:52:00Z" w16du:dateUtc="2024-11-26T02:52:00Z">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However, the beam peak search procedure doesn</w:t>
        </w:r>
        <w:r>
          <w:t>’</w:t>
        </w:r>
        <w:r>
          <w:rPr>
            <w:rFonts w:hint="eastAsia"/>
          </w:rPr>
          <w:t xml:space="preserve">t </w:t>
        </w:r>
        <w:r>
          <w:t>suitable</w:t>
        </w:r>
        <w:r>
          <w:rPr>
            <w:rFonts w:hint="eastAsia"/>
          </w:rPr>
          <w:t xml:space="preserve"> for </w:t>
        </w:r>
      </w:ins>
      <w:proofErr w:type="spellStart"/>
      <w:ins w:id="56" w:author="Qualcomm_Bin Han" w:date="2024-11-26T11:26:00Z" w16du:dateUtc="2024-11-26T03:26:00Z">
        <w:r w:rsidR="00BA3E7E">
          <w:rPr>
            <w:rFonts w:hint="eastAsia"/>
            <w:lang w:eastAsia="zh-CN"/>
          </w:rPr>
          <w:t>S</w:t>
        </w:r>
      </w:ins>
      <w:ins w:id="57" w:author="Qualcomm_Bin Han" w:date="2024-11-26T10:52:00Z" w16du:dateUtc="2024-11-26T02:52:00Z">
        <w:r>
          <w:rPr>
            <w:rFonts w:hint="eastAsia"/>
          </w:rPr>
          <w:t>TxMP</w:t>
        </w:r>
        <w:proofErr w:type="spellEnd"/>
        <w:r>
          <w:rPr>
            <w:rFonts w:hint="eastAsia"/>
          </w:rPr>
          <w:t xml:space="preserve"> due to the following reasons:</w:t>
        </w:r>
      </w:ins>
    </w:p>
    <w:p w14:paraId="2C671985" w14:textId="3E4494BB" w:rsidR="000F605D" w:rsidRPr="00475932" w:rsidRDefault="000F605D" w:rsidP="000F605D">
      <w:pPr>
        <w:pStyle w:val="B1"/>
        <w:rPr>
          <w:ins w:id="58" w:author="Qualcomm_Bin Han" w:date="2024-11-26T11:16:00Z" w16du:dateUtc="2024-11-26T03:16:00Z"/>
        </w:rPr>
      </w:pPr>
      <w:ins w:id="59" w:author="Qualcomm_Bin Han" w:date="2024-11-26T11:16:00Z" w16du:dateUtc="2024-11-26T03:16:00Z">
        <w:r>
          <w:t>-</w:t>
        </w:r>
        <w:r>
          <w:tab/>
        </w:r>
        <w:r w:rsidRPr="000F605D">
          <w:t xml:space="preserve">Since only several fixed </w:t>
        </w:r>
        <w:proofErr w:type="spellStart"/>
        <w:r w:rsidRPr="000F605D">
          <w:t>AoA</w:t>
        </w:r>
        <w:proofErr w:type="spellEnd"/>
        <w:r w:rsidRPr="000F605D">
          <w:t xml:space="preserve"> separation can be chosen in the test system, it is hard to guarantee the </w:t>
        </w:r>
        <w:proofErr w:type="spellStart"/>
        <w:r w:rsidRPr="000F605D">
          <w:t>AoA</w:t>
        </w:r>
        <w:proofErr w:type="spellEnd"/>
        <w:r w:rsidRPr="000F605D">
          <w:t xml:space="preserve"> is exactly align with beam peak direction from each panel.</w:t>
        </w:r>
      </w:ins>
    </w:p>
    <w:p w14:paraId="7A0E0041" w14:textId="6F83DDD9" w:rsidR="000F605D" w:rsidRPr="00475932" w:rsidRDefault="000F605D" w:rsidP="000F605D">
      <w:pPr>
        <w:pStyle w:val="B1"/>
        <w:rPr>
          <w:ins w:id="60" w:author="Qualcomm_Bin Han" w:date="2024-11-26T11:16:00Z" w16du:dateUtc="2024-11-26T03:16:00Z"/>
        </w:rPr>
      </w:pPr>
      <w:ins w:id="61" w:author="Qualcomm_Bin Han" w:date="2024-11-26T11:16:00Z" w16du:dateUtc="2024-11-26T03:16:00Z">
        <w:r>
          <w:t>-</w:t>
        </w:r>
        <w:r>
          <w:tab/>
        </w:r>
        <w:r w:rsidRPr="000F605D">
          <w:t>The mapping between probe and UE panel may change during the beam peak search, and the test results of each probe contain the radiated power from both panels and cannot differentiate two beam peaks clearly.</w:t>
        </w:r>
      </w:ins>
    </w:p>
    <w:p w14:paraId="26169AF7" w14:textId="77777777" w:rsidR="00EB1C1C" w:rsidRDefault="00EB1C1C" w:rsidP="00EB1C1C">
      <w:pPr>
        <w:rPr>
          <w:ins w:id="62" w:author="Qualcomm_Bin Han" w:date="2024-11-26T10:52:00Z" w16du:dateUtc="2024-11-26T02:52:00Z"/>
        </w:rPr>
      </w:pPr>
      <w:ins w:id="63" w:author="Qualcomm_Bin Han" w:date="2024-11-26T10:52:00Z" w16du:dateUtc="2024-11-26T02:52:00Z">
        <w:r>
          <w:rPr>
            <w:rFonts w:hint="eastAsia"/>
          </w:rPr>
          <w:t xml:space="preserve">Two possible tested method to verify the requirement </w:t>
        </w:r>
        <w:r>
          <w:t>without</w:t>
        </w:r>
        <w:r>
          <w:rPr>
            <w:rFonts w:hint="eastAsia"/>
          </w:rPr>
          <w:t xml:space="preserve"> beam peak search are proposed:</w:t>
        </w:r>
      </w:ins>
    </w:p>
    <w:p w14:paraId="6548ABA5" w14:textId="13B34F24" w:rsidR="00700C2A" w:rsidRPr="00475932" w:rsidRDefault="00700C2A" w:rsidP="00700C2A">
      <w:pPr>
        <w:pStyle w:val="B1"/>
        <w:rPr>
          <w:ins w:id="64" w:author="Qualcomm_Bin Han" w:date="2024-11-26T11:14:00Z" w16du:dateUtc="2024-11-26T03:14:00Z"/>
        </w:rPr>
      </w:pPr>
      <w:ins w:id="65" w:author="Qualcomm_Bin Han" w:date="2024-11-26T11:14:00Z" w16du:dateUtc="2024-11-26T03:14:00Z">
        <w:r>
          <w:t>-</w:t>
        </w:r>
        <w:r>
          <w:tab/>
        </w:r>
        <w:r w:rsidRPr="00700C2A">
          <w:t xml:space="preserve">Option 1: Consider similar as multi-Rx UE declaration approach for one </w:t>
        </w:r>
        <w:proofErr w:type="spellStart"/>
        <w:r w:rsidRPr="00700C2A">
          <w:t>AoA</w:t>
        </w:r>
        <w:proofErr w:type="spellEnd"/>
        <w:r w:rsidRPr="00700C2A">
          <w:t xml:space="preserve"> pair selection from the set of {30deg, 60deg, 90deg, 120deg, 150deg} and one proper UE orientation listed in</w:t>
        </w:r>
      </w:ins>
      <w:ins w:id="66" w:author="Qualcomm_Bin Han" w:date="2024-11-26T11:29:00Z" w16du:dateUtc="2024-11-26T03:29:00Z">
        <w:r w:rsidR="00D27CB3">
          <w:rPr>
            <w:rFonts w:hint="eastAsia"/>
            <w:lang w:eastAsia="zh-CN"/>
          </w:rPr>
          <w:t xml:space="preserve"> TS 38.101-2</w:t>
        </w:r>
      </w:ins>
      <w:ins w:id="67" w:author="Qualcomm_Bin Han" w:date="2024-11-26T11:14:00Z" w16du:dateUtc="2024-11-26T03:14:00Z">
        <w:r w:rsidRPr="00700C2A">
          <w:t xml:space="preserve"> </w:t>
        </w:r>
      </w:ins>
      <w:ins w:id="68" w:author="Qualcomm_Bin Han" w:date="2024-11-26T11:26:00Z" w16du:dateUtc="2024-11-26T03:26:00Z">
        <w:r w:rsidR="00BA3E7E">
          <w:rPr>
            <w:rFonts w:hint="eastAsia"/>
            <w:lang w:eastAsia="zh-CN"/>
          </w:rPr>
          <w:t>[</w:t>
        </w:r>
      </w:ins>
      <w:ins w:id="69" w:author="Qualcomm_Bin Han" w:date="2024-11-26T11:28:00Z" w16du:dateUtc="2024-11-26T03:28:00Z">
        <w:r w:rsidR="00F26B37">
          <w:rPr>
            <w:rFonts w:hint="eastAsia"/>
            <w:lang w:eastAsia="zh-CN"/>
          </w:rPr>
          <w:t>2</w:t>
        </w:r>
      </w:ins>
      <w:ins w:id="70" w:author="Qualcomm_Bin Han" w:date="2024-11-26T11:26:00Z" w16du:dateUtc="2024-11-26T03:26:00Z">
        <w:r w:rsidR="00BA3E7E">
          <w:rPr>
            <w:rFonts w:hint="eastAsia"/>
            <w:lang w:eastAsia="zh-CN"/>
          </w:rPr>
          <w:t>]</w:t>
        </w:r>
      </w:ins>
      <w:ins w:id="71" w:author="Qualcomm_Bin Han" w:date="2024-11-26T11:14:00Z" w16du:dateUtc="2024-11-26T03:14:00Z">
        <w:r w:rsidRPr="00700C2A">
          <w:t xml:space="preserve"> for EIRP per TCI measurement</w:t>
        </w:r>
        <w:r w:rsidRPr="00475932">
          <w:t>.</w:t>
        </w:r>
      </w:ins>
    </w:p>
    <w:p w14:paraId="7131052C" w14:textId="7BAD3D06" w:rsidR="00EB1C1C" w:rsidRPr="00DA2F3B" w:rsidRDefault="00700C2A" w:rsidP="00700C2A">
      <w:pPr>
        <w:pStyle w:val="B1"/>
        <w:rPr>
          <w:ins w:id="72" w:author="Qualcomm_Bin Han" w:date="2024-11-26T10:52:00Z" w16du:dateUtc="2024-11-26T02:52:00Z"/>
        </w:rPr>
        <w:pPrChange w:id="73" w:author="Qualcomm_Bin Han" w:date="2024-11-26T11:14:00Z" w16du:dateUtc="2024-11-26T03:14:00Z">
          <w:pPr/>
        </w:pPrChange>
      </w:pPr>
      <w:ins w:id="74" w:author="Qualcomm_Bin Han" w:date="2024-11-26T11:14:00Z" w16du:dateUtc="2024-11-26T03:14:00Z">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ins>
      <w:ins w:id="75" w:author="Qualcomm_Bin Han" w:date="2024-11-26T11:29:00Z" w16du:dateUtc="2024-11-26T03:29:00Z">
        <w:r w:rsidR="00D27CB3">
          <w:rPr>
            <w:rFonts w:hint="eastAsia"/>
            <w:lang w:eastAsia="zh-CN"/>
          </w:rPr>
          <w:t>TS 38.101-2</w:t>
        </w:r>
        <w:r w:rsidR="00D27CB3" w:rsidRPr="00700C2A">
          <w:t xml:space="preserve"> </w:t>
        </w:r>
      </w:ins>
      <w:ins w:id="76" w:author="Qualcomm_Bin Han" w:date="2024-11-26T11:28:00Z" w16du:dateUtc="2024-11-26T03:28:00Z">
        <w:r w:rsidR="00F26B37">
          <w:rPr>
            <w:rFonts w:hint="eastAsia"/>
            <w:lang w:eastAsia="zh-CN"/>
          </w:rPr>
          <w:t>[2]</w:t>
        </w:r>
      </w:ins>
      <w:ins w:id="77" w:author="Qualcomm_Bin Han" w:date="2024-11-26T11:14:00Z" w16du:dateUtc="2024-11-26T03:14:00Z">
        <w:r w:rsidRPr="00700C2A">
          <w:t xml:space="preserve">), another </w:t>
        </w:r>
        <w:proofErr w:type="spellStart"/>
        <w:r w:rsidRPr="00700C2A">
          <w:t>AoA</w:t>
        </w:r>
        <w:proofErr w:type="spellEnd"/>
        <w:r w:rsidRPr="00700C2A">
          <w:t xml:space="preserve"> is decided by UE declared orientation (listed in </w:t>
        </w:r>
      </w:ins>
      <w:ins w:id="78" w:author="Qualcomm_Bin Han" w:date="2024-11-26T11:30:00Z" w16du:dateUtc="2024-11-26T03:30:00Z">
        <w:r w:rsidR="00D27CB3">
          <w:rPr>
            <w:rFonts w:hint="eastAsia"/>
            <w:lang w:eastAsia="zh-CN"/>
          </w:rPr>
          <w:t>TS 38.101-2</w:t>
        </w:r>
        <w:r w:rsidR="00D27CB3" w:rsidRPr="00700C2A">
          <w:t xml:space="preserve"> </w:t>
        </w:r>
      </w:ins>
      <w:ins w:id="79" w:author="Qualcomm_Bin Han" w:date="2024-11-26T11:26:00Z" w16du:dateUtc="2024-11-26T03:26:00Z">
        <w:r w:rsidR="00BA3E7E">
          <w:rPr>
            <w:rFonts w:hint="eastAsia"/>
            <w:lang w:eastAsia="zh-CN"/>
          </w:rPr>
          <w:t>[</w:t>
        </w:r>
      </w:ins>
      <w:ins w:id="80" w:author="Qualcomm_Bin Han" w:date="2024-11-26T11:28:00Z" w16du:dateUtc="2024-11-26T03:28:00Z">
        <w:r w:rsidR="00F26B37">
          <w:rPr>
            <w:rFonts w:hint="eastAsia"/>
            <w:lang w:eastAsia="zh-CN"/>
          </w:rPr>
          <w:t>2</w:t>
        </w:r>
      </w:ins>
      <w:ins w:id="81" w:author="Qualcomm_Bin Han" w:date="2024-11-26T11:26:00Z" w16du:dateUtc="2024-11-26T03:26:00Z">
        <w:r w:rsidR="00BA3E7E">
          <w:rPr>
            <w:rFonts w:hint="eastAsia"/>
            <w:lang w:eastAsia="zh-CN"/>
          </w:rPr>
          <w:t>]</w:t>
        </w:r>
      </w:ins>
      <w:ins w:id="82" w:author="Qualcomm_Bin Han" w:date="2024-11-26T11:14:00Z" w16du:dateUtc="2024-11-26T03:14:00Z">
        <w:r w:rsidRPr="00700C2A">
          <w:t xml:space="preserve">) and </w:t>
        </w:r>
        <w:proofErr w:type="spellStart"/>
        <w:r w:rsidRPr="00700C2A">
          <w:t>AoA</w:t>
        </w:r>
        <w:proofErr w:type="spellEnd"/>
        <w:r w:rsidRPr="00700C2A">
          <w:t xml:space="preserve"> pair from set of {30deg, 60deg, 90deg, 120deg, 150deg}.</w:t>
        </w:r>
      </w:ins>
    </w:p>
    <w:p w14:paraId="23DC349A" w14:textId="71E1263D" w:rsidR="00EB1C1C" w:rsidRPr="00616624" w:rsidRDefault="00EB1C1C" w:rsidP="00EB1C1C">
      <w:pPr>
        <w:rPr>
          <w:ins w:id="83" w:author="Qualcomm_Bin Han" w:date="2024-11-26T10:52:00Z" w16du:dateUtc="2024-11-26T02:52:00Z"/>
        </w:rPr>
      </w:pPr>
      <w:ins w:id="84" w:author="Qualcomm_Bin Han" w:date="2024-11-26T10:52:00Z" w16du:dateUtc="2024-11-26T02:52:00Z">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ins>
    </w:p>
    <w:p w14:paraId="51DABDEE" w14:textId="77777777" w:rsidR="00EB1C1C" w:rsidRPr="003D2011" w:rsidRDefault="00EB1C1C" w:rsidP="00EB1C1C">
      <w:pPr>
        <w:jc w:val="center"/>
        <w:rPr>
          <w:ins w:id="85" w:author="Qualcomm_Bin Han" w:date="2024-11-26T10:52:00Z" w16du:dateUtc="2024-11-26T02:52:00Z"/>
          <w:b/>
          <w:bCs/>
        </w:rPr>
      </w:pPr>
      <w:ins w:id="86" w:author="Qualcomm_Bin Han" w:date="2024-11-26T10:52:00Z" w16du:dateUtc="2024-11-26T02:52:00Z">
        <w:r w:rsidRPr="003D2011">
          <w:rPr>
            <w:b/>
            <w:bCs/>
          </w:rPr>
          <w:t>Table 5.4.1-1 EIRP at ideal beam peak and maximum EIRP based on UE declaration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ins w:id="87"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91459B" w:rsidRDefault="00EB1C1C" w:rsidP="00C5659D">
            <w:pPr>
              <w:rPr>
                <w:ins w:id="88" w:author="Qualcomm_Bin Han" w:date="2024-11-26T10:52:00Z" w16du:dateUtc="2024-11-26T02:52:00Z"/>
                <w:rFonts w:ascii="Arial" w:eastAsia="DengXian" w:hAnsi="Arial" w:cs="Arial"/>
                <w:color w:val="000000"/>
                <w:sz w:val="13"/>
                <w:szCs w:val="13"/>
                <w:rPrChange w:id="89" w:author="Qualcomm_Bin Han" w:date="2024-11-26T11:18:00Z" w16du:dateUtc="2024-11-26T03:18:00Z">
                  <w:rPr>
                    <w:ins w:id="90" w:author="Qualcomm_Bin Han" w:date="2024-11-26T10:52:00Z" w16du:dateUtc="2024-11-26T02:52:00Z"/>
                    <w:rFonts w:eastAsia="DengXian"/>
                    <w:color w:val="000000"/>
                    <w:sz w:val="15"/>
                    <w:szCs w:val="15"/>
                  </w:rPr>
                </w:rPrChange>
              </w:rPr>
            </w:pPr>
            <w:ins w:id="91" w:author="Qualcomm_Bin Han" w:date="2024-11-26T10:52:00Z" w16du:dateUtc="2024-11-26T02:52:00Z">
              <w:r w:rsidRPr="0091459B">
                <w:rPr>
                  <w:rFonts w:ascii="Arial" w:eastAsia="DengXian" w:hAnsi="Arial" w:cs="Arial"/>
                  <w:color w:val="000000"/>
                  <w:sz w:val="13"/>
                  <w:szCs w:val="13"/>
                  <w:rPrChange w:id="92" w:author="Qualcomm_Bin Han" w:date="2024-11-26T11:18:00Z" w16du:dateUtc="2024-11-26T03:18:00Z">
                    <w:rPr>
                      <w:rFonts w:eastAsia="DengXian"/>
                      <w:color w:val="000000"/>
                      <w:sz w:val="15"/>
                      <w:szCs w:val="15"/>
                    </w:rPr>
                  </w:rPrChange>
                </w:rPr>
                <w:t>Orientation#1</w:t>
              </w:r>
              <w:r w:rsidRPr="0091459B">
                <w:rPr>
                  <w:rFonts w:ascii="Arial" w:eastAsia="DengXian" w:hAnsi="Arial" w:cs="Arial"/>
                  <w:color w:val="000000"/>
                  <w:sz w:val="13"/>
                  <w:szCs w:val="13"/>
                  <w:rPrChange w:id="93" w:author="Qualcomm_Bin Han" w:date="2024-11-26T11:18:00Z" w16du:dateUtc="2024-11-26T03:18:00Z">
                    <w:rPr>
                      <w:rFonts w:eastAsia="DengXian"/>
                      <w:color w:val="000000"/>
                      <w:sz w:val="15"/>
                      <w:szCs w:val="15"/>
                    </w:rPr>
                  </w:rPrChange>
                </w:rPr>
                <w:br/>
              </w:r>
              <w:proofErr w:type="spellStart"/>
              <w:r w:rsidRPr="0091459B">
                <w:rPr>
                  <w:rFonts w:ascii="Arial" w:eastAsia="DengXian" w:hAnsi="Arial" w:cs="Arial"/>
                  <w:color w:val="000000"/>
                  <w:sz w:val="13"/>
                  <w:szCs w:val="13"/>
                  <w:rPrChange w:id="94"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95" w:author="Qualcomm_Bin Han" w:date="2024-11-26T11:18:00Z" w16du:dateUtc="2024-11-26T03:18:00Z">
                    <w:rPr>
                      <w:rFonts w:eastAsia="DengXian"/>
                      <w:color w:val="000000"/>
                      <w:sz w:val="15"/>
                      <w:szCs w:val="15"/>
                    </w:rPr>
                  </w:rPrChange>
                </w:rPr>
                <w:t xml:space="preserve"> offset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91459B" w:rsidRDefault="00EB1C1C" w:rsidP="00C5659D">
            <w:pPr>
              <w:rPr>
                <w:ins w:id="96" w:author="Qualcomm_Bin Han" w:date="2024-11-26T10:52:00Z" w16du:dateUtc="2024-11-26T02:52:00Z"/>
                <w:rFonts w:ascii="Arial" w:eastAsia="DengXian" w:hAnsi="Arial" w:cs="Arial"/>
                <w:color w:val="000000"/>
                <w:sz w:val="13"/>
                <w:szCs w:val="13"/>
                <w:rPrChange w:id="97" w:author="Qualcomm_Bin Han" w:date="2024-11-26T11:18:00Z" w16du:dateUtc="2024-11-26T03:18:00Z">
                  <w:rPr>
                    <w:ins w:id="98" w:author="Qualcomm_Bin Han" w:date="2024-11-26T10:52:00Z" w16du:dateUtc="2024-11-26T02:52:00Z"/>
                    <w:rFonts w:eastAsia="DengXian"/>
                    <w:color w:val="000000"/>
                    <w:sz w:val="15"/>
                    <w:szCs w:val="15"/>
                  </w:rPr>
                </w:rPrChange>
              </w:rPr>
            </w:pPr>
            <w:ins w:id="99" w:author="Qualcomm_Bin Han" w:date="2024-11-26T10:52:00Z" w16du:dateUtc="2024-11-26T02:52:00Z">
              <w:r w:rsidRPr="0091459B">
                <w:rPr>
                  <w:rFonts w:ascii="Arial" w:eastAsia="DengXian" w:hAnsi="Arial" w:cs="Arial"/>
                  <w:color w:val="000000"/>
                  <w:sz w:val="13"/>
                  <w:szCs w:val="13"/>
                  <w:rPrChange w:id="100" w:author="Qualcomm_Bin Han" w:date="2024-11-26T11:18:00Z" w16du:dateUtc="2024-11-26T03:18:00Z">
                    <w:rPr>
                      <w:rFonts w:eastAsia="DengXian"/>
                      <w:color w:val="000000"/>
                      <w:sz w:val="15"/>
                      <w:szCs w:val="15"/>
                    </w:rPr>
                  </w:rPrChange>
                </w:rPr>
                <w:t xml:space="preserve">panel#1 peak angle </w:t>
              </w:r>
              <w:r w:rsidRPr="0091459B">
                <w:rPr>
                  <w:rFonts w:ascii="Arial" w:eastAsia="DengXian" w:hAnsi="Arial" w:cs="Arial"/>
                  <w:color w:val="000000"/>
                  <w:sz w:val="13"/>
                  <w:szCs w:val="13"/>
                  <w:rPrChange w:id="101" w:author="Qualcomm_Bin Han" w:date="2024-11-26T11:18:00Z" w16du:dateUtc="2024-11-26T03:18:00Z">
                    <w:rPr>
                      <w:rFonts w:eastAsia="DengXian"/>
                      <w:color w:val="000000"/>
                      <w:sz w:val="15"/>
                      <w:szCs w:val="15"/>
                    </w:rPr>
                  </w:rPrChange>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91459B" w:rsidRDefault="00EB1C1C" w:rsidP="00C5659D">
            <w:pPr>
              <w:rPr>
                <w:ins w:id="102" w:author="Qualcomm_Bin Han" w:date="2024-11-26T10:52:00Z" w16du:dateUtc="2024-11-26T02:52:00Z"/>
                <w:rFonts w:ascii="Arial" w:eastAsia="DengXian" w:hAnsi="Arial" w:cs="Arial"/>
                <w:color w:val="000000"/>
                <w:sz w:val="13"/>
                <w:szCs w:val="13"/>
                <w:rPrChange w:id="103" w:author="Qualcomm_Bin Han" w:date="2024-11-26T11:18:00Z" w16du:dateUtc="2024-11-26T03:18:00Z">
                  <w:rPr>
                    <w:ins w:id="104" w:author="Qualcomm_Bin Han" w:date="2024-11-26T10:52:00Z" w16du:dateUtc="2024-11-26T02:52:00Z"/>
                    <w:rFonts w:eastAsia="DengXian"/>
                    <w:color w:val="000000"/>
                    <w:sz w:val="15"/>
                    <w:szCs w:val="15"/>
                  </w:rPr>
                </w:rPrChange>
              </w:rPr>
            </w:pPr>
            <w:ins w:id="105" w:author="Qualcomm_Bin Han" w:date="2024-11-26T10:52:00Z" w16du:dateUtc="2024-11-26T02:52:00Z">
              <w:r w:rsidRPr="0091459B">
                <w:rPr>
                  <w:rFonts w:ascii="Arial" w:eastAsia="DengXian" w:hAnsi="Arial" w:cs="Arial"/>
                  <w:color w:val="000000"/>
                  <w:sz w:val="13"/>
                  <w:szCs w:val="13"/>
                  <w:rPrChange w:id="106" w:author="Qualcomm_Bin Han" w:date="2024-11-26T11:18:00Z" w16du:dateUtc="2024-11-26T03:18:00Z">
                    <w:rPr>
                      <w:rFonts w:eastAsia="DengXian"/>
                      <w:color w:val="000000"/>
                      <w:sz w:val="15"/>
                      <w:szCs w:val="15"/>
                    </w:rPr>
                  </w:rPrChange>
                </w:rPr>
                <w:t>panel#1 peak EIRP</w:t>
              </w:r>
              <w:r w:rsidRPr="0091459B">
                <w:rPr>
                  <w:rFonts w:ascii="Arial" w:eastAsia="DengXian" w:hAnsi="Arial" w:cs="Arial"/>
                  <w:color w:val="000000"/>
                  <w:sz w:val="13"/>
                  <w:szCs w:val="13"/>
                  <w:rPrChange w:id="107" w:author="Qualcomm_Bin Han" w:date="2024-11-26T11:18:00Z" w16du:dateUtc="2024-11-26T03:18:00Z">
                    <w:rPr>
                      <w:rFonts w:eastAsia="DengXian"/>
                      <w:color w:val="000000"/>
                      <w:sz w:val="15"/>
                      <w:szCs w:val="15"/>
                    </w:rPr>
                  </w:rPrChange>
                </w:rPr>
                <w:br/>
                <w:t xml:space="preserve"> /dBm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91459B" w:rsidRDefault="00EB1C1C" w:rsidP="00C5659D">
            <w:pPr>
              <w:rPr>
                <w:ins w:id="108" w:author="Qualcomm_Bin Han" w:date="2024-11-26T10:52:00Z" w16du:dateUtc="2024-11-26T02:52:00Z"/>
                <w:rFonts w:ascii="Arial" w:eastAsia="DengXian" w:hAnsi="Arial" w:cs="Arial"/>
                <w:color w:val="000000"/>
                <w:sz w:val="13"/>
                <w:szCs w:val="13"/>
                <w:rPrChange w:id="109" w:author="Qualcomm_Bin Han" w:date="2024-11-26T11:18:00Z" w16du:dateUtc="2024-11-26T03:18:00Z">
                  <w:rPr>
                    <w:ins w:id="110" w:author="Qualcomm_Bin Han" w:date="2024-11-26T10:52:00Z" w16du:dateUtc="2024-11-26T02:52:00Z"/>
                    <w:rFonts w:eastAsia="DengXian"/>
                    <w:color w:val="000000"/>
                    <w:sz w:val="15"/>
                    <w:szCs w:val="15"/>
                  </w:rPr>
                </w:rPrChange>
              </w:rPr>
            </w:pPr>
            <w:ins w:id="111" w:author="Qualcomm_Bin Han" w:date="2024-11-26T10:52:00Z" w16du:dateUtc="2024-11-26T02:52:00Z">
              <w:r w:rsidRPr="0091459B">
                <w:rPr>
                  <w:rFonts w:ascii="Arial" w:eastAsia="DengXian" w:hAnsi="Arial" w:cs="Arial"/>
                  <w:color w:val="000000"/>
                  <w:sz w:val="13"/>
                  <w:szCs w:val="13"/>
                  <w:rPrChange w:id="112" w:author="Qualcomm_Bin Han" w:date="2024-11-26T11:18:00Z" w16du:dateUtc="2024-11-26T03:18:00Z">
                    <w:rPr>
                      <w:rFonts w:eastAsia="DengXian"/>
                      <w:color w:val="000000"/>
                      <w:sz w:val="15"/>
                      <w:szCs w:val="15"/>
                    </w:rPr>
                  </w:rPrChange>
                </w:rPr>
                <w:t xml:space="preserve">panel#2 peak angle </w:t>
              </w:r>
              <w:r w:rsidRPr="0091459B">
                <w:rPr>
                  <w:rFonts w:ascii="Arial" w:eastAsia="DengXian" w:hAnsi="Arial" w:cs="Arial"/>
                  <w:color w:val="000000"/>
                  <w:sz w:val="13"/>
                  <w:szCs w:val="13"/>
                  <w:rPrChange w:id="113" w:author="Qualcomm_Bin Han" w:date="2024-11-26T11:18:00Z" w16du:dateUtc="2024-11-26T03:18:00Z">
                    <w:rPr>
                      <w:rFonts w:eastAsia="DengXian"/>
                      <w:color w:val="000000"/>
                      <w:sz w:val="15"/>
                      <w:szCs w:val="15"/>
                    </w:rPr>
                  </w:rPrChange>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91459B" w:rsidRDefault="00EB1C1C" w:rsidP="00C5659D">
            <w:pPr>
              <w:rPr>
                <w:ins w:id="114" w:author="Qualcomm_Bin Han" w:date="2024-11-26T10:52:00Z" w16du:dateUtc="2024-11-26T02:52:00Z"/>
                <w:rFonts w:ascii="Arial" w:eastAsia="DengXian" w:hAnsi="Arial" w:cs="Arial"/>
                <w:color w:val="000000"/>
                <w:sz w:val="13"/>
                <w:szCs w:val="13"/>
                <w:rPrChange w:id="115" w:author="Qualcomm_Bin Han" w:date="2024-11-26T11:18:00Z" w16du:dateUtc="2024-11-26T03:18:00Z">
                  <w:rPr>
                    <w:ins w:id="116" w:author="Qualcomm_Bin Han" w:date="2024-11-26T10:52:00Z" w16du:dateUtc="2024-11-26T02:52:00Z"/>
                    <w:rFonts w:eastAsia="DengXian"/>
                    <w:color w:val="000000"/>
                    <w:sz w:val="15"/>
                    <w:szCs w:val="15"/>
                  </w:rPr>
                </w:rPrChange>
              </w:rPr>
            </w:pPr>
            <w:ins w:id="117" w:author="Qualcomm_Bin Han" w:date="2024-11-26T10:52:00Z" w16du:dateUtc="2024-11-26T02:52:00Z">
              <w:r w:rsidRPr="0091459B">
                <w:rPr>
                  <w:rFonts w:ascii="Arial" w:eastAsia="DengXian" w:hAnsi="Arial" w:cs="Arial"/>
                  <w:color w:val="000000"/>
                  <w:sz w:val="13"/>
                  <w:szCs w:val="13"/>
                  <w:rPrChange w:id="118" w:author="Qualcomm_Bin Han" w:date="2024-11-26T11:18:00Z" w16du:dateUtc="2024-11-26T03:18:00Z">
                    <w:rPr>
                      <w:rFonts w:eastAsia="DengXian"/>
                      <w:color w:val="000000"/>
                      <w:sz w:val="15"/>
                      <w:szCs w:val="15"/>
                    </w:rPr>
                  </w:rPrChange>
                </w:rPr>
                <w:t>panel#2 peak EIRP</w:t>
              </w:r>
              <w:r w:rsidRPr="0091459B">
                <w:rPr>
                  <w:rFonts w:ascii="Arial" w:eastAsia="DengXian" w:hAnsi="Arial" w:cs="Arial"/>
                  <w:color w:val="000000"/>
                  <w:sz w:val="13"/>
                  <w:szCs w:val="13"/>
                  <w:rPrChange w:id="119" w:author="Qualcomm_Bin Han" w:date="2024-11-26T11:18:00Z" w16du:dateUtc="2024-11-26T03:18:00Z">
                    <w:rPr>
                      <w:rFonts w:eastAsia="DengXian"/>
                      <w:color w:val="000000"/>
                      <w:sz w:val="15"/>
                      <w:szCs w:val="15"/>
                    </w:rPr>
                  </w:rPrChange>
                </w:rPr>
                <w:br/>
                <w:t>/dBm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91459B" w:rsidRDefault="00EB1C1C" w:rsidP="00C5659D">
            <w:pPr>
              <w:rPr>
                <w:ins w:id="120" w:author="Qualcomm_Bin Han" w:date="2024-11-26T10:52:00Z" w16du:dateUtc="2024-11-26T02:52:00Z"/>
                <w:rFonts w:ascii="Arial" w:eastAsia="DengXian" w:hAnsi="Arial" w:cs="Arial"/>
                <w:color w:val="000000"/>
                <w:sz w:val="13"/>
                <w:szCs w:val="13"/>
                <w:rPrChange w:id="121" w:author="Qualcomm_Bin Han" w:date="2024-11-26T11:18:00Z" w16du:dateUtc="2024-11-26T03:18:00Z">
                  <w:rPr>
                    <w:ins w:id="122" w:author="Qualcomm_Bin Han" w:date="2024-11-26T10:52:00Z" w16du:dateUtc="2024-11-26T02:52:00Z"/>
                    <w:rFonts w:eastAsia="DengXian"/>
                    <w:color w:val="000000"/>
                    <w:sz w:val="15"/>
                    <w:szCs w:val="15"/>
                  </w:rPr>
                </w:rPrChange>
              </w:rPr>
            </w:pPr>
            <w:proofErr w:type="spellStart"/>
            <w:ins w:id="123" w:author="Qualcomm_Bin Han" w:date="2024-11-26T10:52:00Z" w16du:dateUtc="2024-11-26T02:52:00Z">
              <w:r w:rsidRPr="0091459B">
                <w:rPr>
                  <w:rFonts w:ascii="Arial" w:eastAsia="DengXian" w:hAnsi="Arial" w:cs="Arial"/>
                  <w:color w:val="000000"/>
                  <w:sz w:val="13"/>
                  <w:szCs w:val="13"/>
                  <w:rPrChange w:id="124"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125" w:author="Qualcomm_Bin Han" w:date="2024-11-26T11:18:00Z" w16du:dateUtc="2024-11-26T03:18:00Z">
                    <w:rPr>
                      <w:rFonts w:eastAsia="DengXian"/>
                      <w:color w:val="000000"/>
                      <w:sz w:val="15"/>
                      <w:szCs w:val="15"/>
                    </w:rPr>
                  </w:rPrChange>
                </w:rPr>
                <w:t xml:space="preserve"> pair when AoA1 EIRP is maximum</w:t>
              </w:r>
              <w:r w:rsidRPr="0091459B">
                <w:rPr>
                  <w:rFonts w:ascii="Arial" w:eastAsia="DengXian" w:hAnsi="Arial" w:cs="Arial"/>
                  <w:color w:val="000000"/>
                  <w:sz w:val="13"/>
                  <w:szCs w:val="13"/>
                  <w:rPrChange w:id="126" w:author="Qualcomm_Bin Han" w:date="2024-11-26T11:18:00Z" w16du:dateUtc="2024-11-26T03:18:00Z">
                    <w:rPr>
                      <w:rFonts w:eastAsia="DengXian"/>
                      <w:color w:val="000000"/>
                      <w:sz w:val="15"/>
                      <w:szCs w:val="15"/>
                    </w:rPr>
                  </w:rPrChange>
                </w:rPr>
                <w:br/>
                <w:t>[</w:t>
              </w:r>
              <w:r w:rsidRPr="0091459B">
                <w:rPr>
                  <w:rFonts w:ascii="Arial" w:eastAsia="DengXian" w:hAnsi="Arial" w:cs="Arial"/>
                  <w:color w:val="000000"/>
                  <w:sz w:val="13"/>
                  <w:szCs w:val="13"/>
                  <w:rPrChange w:id="127"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128"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129" w:author="Qualcomm_Bin Han" w:date="2024-11-26T11:18:00Z" w16du:dateUtc="2024-11-26T03:18:00Z">
                    <w:rPr>
                      <w:color w:val="000000"/>
                      <w:sz w:val="15"/>
                      <w:szCs w:val="15"/>
                    </w:rPr>
                  </w:rPrChange>
                </w:rPr>
                <w:t>,</w:t>
              </w:r>
              <w:r w:rsidRPr="0091459B">
                <w:rPr>
                  <w:rFonts w:ascii="Arial" w:hAnsi="Arial" w:cs="Arial"/>
                  <w:color w:val="000000"/>
                  <w:sz w:val="13"/>
                  <w:szCs w:val="13"/>
                  <w:rPrChange w:id="130"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131"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132"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133" w:author="Qualcomm_Bin Han" w:date="2024-11-26T11:18:00Z" w16du:dateUtc="2024-11-26T03:18:00Z">
                    <w:rPr>
                      <w:rFonts w:eastAsia="DengXian"/>
                      <w:color w:val="000000"/>
                      <w:sz w:val="15"/>
                      <w:szCs w:val="15"/>
                    </w:rPr>
                  </w:rPrChange>
                </w:rPr>
                <w:t>] [</w:t>
              </w:r>
              <w:r w:rsidRPr="0091459B">
                <w:rPr>
                  <w:rFonts w:ascii="Arial" w:eastAsia="DengXian" w:hAnsi="Arial" w:cs="Arial"/>
                  <w:color w:val="000000"/>
                  <w:sz w:val="13"/>
                  <w:szCs w:val="13"/>
                  <w:rPrChange w:id="134"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135"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136" w:author="Qualcomm_Bin Han" w:date="2024-11-26T11:18:00Z" w16du:dateUtc="2024-11-26T03:18:00Z">
                    <w:rPr>
                      <w:color w:val="000000"/>
                      <w:sz w:val="15"/>
                      <w:szCs w:val="15"/>
                    </w:rPr>
                  </w:rPrChange>
                </w:rPr>
                <w:t>,</w:t>
              </w:r>
              <w:r w:rsidRPr="0091459B">
                <w:rPr>
                  <w:rFonts w:ascii="Arial" w:hAnsi="Arial" w:cs="Arial"/>
                  <w:color w:val="000000"/>
                  <w:sz w:val="13"/>
                  <w:szCs w:val="13"/>
                  <w:rPrChange w:id="137"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138"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139"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140" w:author="Qualcomm_Bin Han" w:date="2024-11-26T11:18:00Z" w16du:dateUtc="2024-11-26T03:18:00Z">
                    <w:rPr>
                      <w:rFonts w:eastAsia="DengXian"/>
                      <w:color w:val="000000"/>
                      <w:sz w:val="15"/>
                      <w:szCs w:val="15"/>
                    </w:rPr>
                  </w:rPrChange>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91459B" w:rsidRDefault="00EB1C1C" w:rsidP="00C5659D">
            <w:pPr>
              <w:rPr>
                <w:ins w:id="141" w:author="Qualcomm_Bin Han" w:date="2024-11-26T10:52:00Z" w16du:dateUtc="2024-11-26T02:52:00Z"/>
                <w:rFonts w:ascii="Arial" w:eastAsia="DengXian" w:hAnsi="Arial" w:cs="Arial"/>
                <w:color w:val="000000"/>
                <w:sz w:val="13"/>
                <w:szCs w:val="13"/>
                <w:rPrChange w:id="142" w:author="Qualcomm_Bin Han" w:date="2024-11-26T11:18:00Z" w16du:dateUtc="2024-11-26T03:18:00Z">
                  <w:rPr>
                    <w:ins w:id="143" w:author="Qualcomm_Bin Han" w:date="2024-11-26T10:52:00Z" w16du:dateUtc="2024-11-26T02:52:00Z"/>
                    <w:rFonts w:eastAsia="DengXian"/>
                    <w:color w:val="000000"/>
                    <w:sz w:val="15"/>
                    <w:szCs w:val="15"/>
                  </w:rPr>
                </w:rPrChange>
              </w:rPr>
            </w:pPr>
            <w:proofErr w:type="spellStart"/>
            <w:ins w:id="144" w:author="Qualcomm_Bin Han" w:date="2024-11-26T10:52:00Z" w16du:dateUtc="2024-11-26T02:52:00Z">
              <w:r w:rsidRPr="0091459B">
                <w:rPr>
                  <w:rFonts w:ascii="Arial" w:eastAsia="DengXian" w:hAnsi="Arial" w:cs="Arial"/>
                  <w:color w:val="000000"/>
                  <w:sz w:val="13"/>
                  <w:szCs w:val="13"/>
                  <w:rPrChange w:id="145"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146" w:author="Qualcomm_Bin Han" w:date="2024-11-26T11:18:00Z" w16du:dateUtc="2024-11-26T03:18:00Z">
                    <w:rPr>
                      <w:rFonts w:eastAsia="DengXian"/>
                      <w:color w:val="000000"/>
                      <w:sz w:val="15"/>
                      <w:szCs w:val="15"/>
                    </w:rPr>
                  </w:rPrChange>
                </w:rPr>
                <w:t xml:space="preserve"> pair EIRP</w:t>
              </w:r>
              <w:r w:rsidRPr="0091459B">
                <w:rPr>
                  <w:rFonts w:ascii="Arial" w:eastAsia="DengXian" w:hAnsi="Arial" w:cs="Arial"/>
                  <w:color w:val="000000"/>
                  <w:sz w:val="13"/>
                  <w:szCs w:val="13"/>
                  <w:rPrChange w:id="147" w:author="Qualcomm_Bin Han" w:date="2024-11-26T11:18:00Z" w16du:dateUtc="2024-11-26T03:18:00Z">
                    <w:rPr>
                      <w:rFonts w:eastAsia="DengXian"/>
                      <w:color w:val="000000"/>
                      <w:sz w:val="15"/>
                      <w:szCs w:val="15"/>
                    </w:rPr>
                  </w:rPrChange>
                </w:rPr>
                <w:br/>
                <w:t>[AoA</w:t>
              </w:r>
              <w:proofErr w:type="gramStart"/>
              <w:r w:rsidRPr="0091459B">
                <w:rPr>
                  <w:rFonts w:ascii="Arial" w:eastAsia="DengXian" w:hAnsi="Arial" w:cs="Arial"/>
                  <w:color w:val="000000"/>
                  <w:sz w:val="13"/>
                  <w:szCs w:val="13"/>
                  <w:rPrChange w:id="148" w:author="Qualcomm_Bin Han" w:date="2024-11-26T11:18:00Z" w16du:dateUtc="2024-11-26T03:18:00Z">
                    <w:rPr>
                      <w:rFonts w:eastAsia="DengXian"/>
                      <w:color w:val="000000"/>
                      <w:sz w:val="15"/>
                      <w:szCs w:val="15"/>
                    </w:rPr>
                  </w:rPrChange>
                </w:rPr>
                <w:t>1,AoA</w:t>
              </w:r>
              <w:proofErr w:type="gramEnd"/>
              <w:r w:rsidRPr="0091459B">
                <w:rPr>
                  <w:rFonts w:ascii="Arial" w:eastAsia="DengXian" w:hAnsi="Arial" w:cs="Arial"/>
                  <w:color w:val="000000"/>
                  <w:sz w:val="13"/>
                  <w:szCs w:val="13"/>
                  <w:rPrChange w:id="149" w:author="Qualcomm_Bin Han" w:date="2024-11-26T11:18:00Z" w16du:dateUtc="2024-11-26T03:18:00Z">
                    <w:rPr>
                      <w:rFonts w:eastAsia="DengXian"/>
                      <w:color w:val="000000"/>
                      <w:sz w:val="15"/>
                      <w:szCs w:val="15"/>
                    </w:rPr>
                  </w:rPrChange>
                </w:rPr>
                <w:t>2]/dBm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91459B" w:rsidRDefault="00EB1C1C" w:rsidP="00C5659D">
            <w:pPr>
              <w:rPr>
                <w:ins w:id="150" w:author="Qualcomm_Bin Han" w:date="2024-11-26T10:52:00Z" w16du:dateUtc="2024-11-26T02:52:00Z"/>
                <w:rFonts w:ascii="Arial" w:eastAsia="DengXian" w:hAnsi="Arial" w:cs="Arial"/>
                <w:color w:val="000000"/>
                <w:sz w:val="13"/>
                <w:szCs w:val="13"/>
                <w:rPrChange w:id="151" w:author="Qualcomm_Bin Han" w:date="2024-11-26T11:18:00Z" w16du:dateUtc="2024-11-26T03:18:00Z">
                  <w:rPr>
                    <w:ins w:id="152" w:author="Qualcomm_Bin Han" w:date="2024-11-26T10:52:00Z" w16du:dateUtc="2024-11-26T02:52:00Z"/>
                    <w:rFonts w:eastAsia="DengXian"/>
                    <w:color w:val="000000"/>
                    <w:sz w:val="15"/>
                    <w:szCs w:val="15"/>
                  </w:rPr>
                </w:rPrChange>
              </w:rPr>
            </w:pPr>
            <w:proofErr w:type="spellStart"/>
            <w:ins w:id="153" w:author="Qualcomm_Bin Han" w:date="2024-11-26T10:52:00Z" w16du:dateUtc="2024-11-26T02:52:00Z">
              <w:r w:rsidRPr="0091459B">
                <w:rPr>
                  <w:rFonts w:ascii="Arial" w:eastAsia="DengXian" w:hAnsi="Arial" w:cs="Arial"/>
                  <w:color w:val="000000"/>
                  <w:sz w:val="13"/>
                  <w:szCs w:val="13"/>
                  <w:rPrChange w:id="154"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155" w:author="Qualcomm_Bin Han" w:date="2024-11-26T11:18:00Z" w16du:dateUtc="2024-11-26T03:18:00Z">
                    <w:rPr>
                      <w:rFonts w:eastAsia="DengXian"/>
                      <w:color w:val="000000"/>
                      <w:sz w:val="15"/>
                      <w:szCs w:val="15"/>
                    </w:rPr>
                  </w:rPrChange>
                </w:rPr>
                <w:t xml:space="preserve"> pair when AoA2 EIRP is maximum</w:t>
              </w:r>
              <w:r w:rsidRPr="0091459B">
                <w:rPr>
                  <w:rFonts w:ascii="Arial" w:eastAsia="DengXian" w:hAnsi="Arial" w:cs="Arial"/>
                  <w:color w:val="000000"/>
                  <w:sz w:val="13"/>
                  <w:szCs w:val="13"/>
                  <w:rPrChange w:id="156" w:author="Qualcomm_Bin Han" w:date="2024-11-26T11:18:00Z" w16du:dateUtc="2024-11-26T03:18:00Z">
                    <w:rPr>
                      <w:rFonts w:eastAsia="DengXian"/>
                      <w:color w:val="000000"/>
                      <w:sz w:val="15"/>
                      <w:szCs w:val="15"/>
                    </w:rPr>
                  </w:rPrChange>
                </w:rPr>
                <w:br/>
                <w:t>[</w:t>
              </w:r>
              <w:r w:rsidRPr="0091459B">
                <w:rPr>
                  <w:rFonts w:ascii="Arial" w:eastAsia="DengXian" w:hAnsi="Arial" w:cs="Arial"/>
                  <w:color w:val="000000"/>
                  <w:sz w:val="13"/>
                  <w:szCs w:val="13"/>
                  <w:rPrChange w:id="157"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158"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159" w:author="Qualcomm_Bin Han" w:date="2024-11-26T11:18:00Z" w16du:dateUtc="2024-11-26T03:18:00Z">
                    <w:rPr>
                      <w:color w:val="000000"/>
                      <w:sz w:val="15"/>
                      <w:szCs w:val="15"/>
                    </w:rPr>
                  </w:rPrChange>
                </w:rPr>
                <w:t>,</w:t>
              </w:r>
              <w:r w:rsidRPr="0091459B">
                <w:rPr>
                  <w:rFonts w:ascii="Arial" w:hAnsi="Arial" w:cs="Arial"/>
                  <w:color w:val="000000"/>
                  <w:sz w:val="13"/>
                  <w:szCs w:val="13"/>
                  <w:rPrChange w:id="160"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161"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162"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163" w:author="Qualcomm_Bin Han" w:date="2024-11-26T11:18:00Z" w16du:dateUtc="2024-11-26T03:18:00Z">
                    <w:rPr>
                      <w:rFonts w:eastAsia="DengXian"/>
                      <w:color w:val="000000"/>
                      <w:sz w:val="15"/>
                      <w:szCs w:val="15"/>
                    </w:rPr>
                  </w:rPrChange>
                </w:rPr>
                <w:t>] [</w:t>
              </w:r>
              <w:r w:rsidRPr="0091459B">
                <w:rPr>
                  <w:rFonts w:ascii="Arial" w:eastAsia="DengXian" w:hAnsi="Arial" w:cs="Arial"/>
                  <w:color w:val="000000"/>
                  <w:sz w:val="13"/>
                  <w:szCs w:val="13"/>
                  <w:rPrChange w:id="164"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165"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166" w:author="Qualcomm_Bin Han" w:date="2024-11-26T11:18:00Z" w16du:dateUtc="2024-11-26T03:18:00Z">
                    <w:rPr>
                      <w:color w:val="000000"/>
                      <w:sz w:val="15"/>
                      <w:szCs w:val="15"/>
                    </w:rPr>
                  </w:rPrChange>
                </w:rPr>
                <w:t>,</w:t>
              </w:r>
              <w:r w:rsidRPr="0091459B">
                <w:rPr>
                  <w:rFonts w:ascii="Arial" w:hAnsi="Arial" w:cs="Arial"/>
                  <w:color w:val="000000"/>
                  <w:sz w:val="13"/>
                  <w:szCs w:val="13"/>
                  <w:rPrChange w:id="167"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168"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169"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170" w:author="Qualcomm_Bin Han" w:date="2024-11-26T11:18:00Z" w16du:dateUtc="2024-11-26T03:18:00Z">
                    <w:rPr>
                      <w:rFonts w:eastAsia="DengXian"/>
                      <w:color w:val="000000"/>
                      <w:sz w:val="15"/>
                      <w:szCs w:val="15"/>
                    </w:rPr>
                  </w:rPrChange>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91459B" w:rsidRDefault="00EB1C1C" w:rsidP="00C5659D">
            <w:pPr>
              <w:rPr>
                <w:ins w:id="171" w:author="Qualcomm_Bin Han" w:date="2024-11-26T10:52:00Z" w16du:dateUtc="2024-11-26T02:52:00Z"/>
                <w:rFonts w:ascii="Arial" w:eastAsia="DengXian" w:hAnsi="Arial" w:cs="Arial"/>
                <w:color w:val="000000"/>
                <w:sz w:val="13"/>
                <w:szCs w:val="13"/>
                <w:rPrChange w:id="172" w:author="Qualcomm_Bin Han" w:date="2024-11-26T11:18:00Z" w16du:dateUtc="2024-11-26T03:18:00Z">
                  <w:rPr>
                    <w:ins w:id="173" w:author="Qualcomm_Bin Han" w:date="2024-11-26T10:52:00Z" w16du:dateUtc="2024-11-26T02:52:00Z"/>
                    <w:rFonts w:eastAsia="DengXian"/>
                    <w:color w:val="000000"/>
                    <w:sz w:val="15"/>
                    <w:szCs w:val="15"/>
                  </w:rPr>
                </w:rPrChange>
              </w:rPr>
            </w:pPr>
            <w:proofErr w:type="spellStart"/>
            <w:ins w:id="174" w:author="Qualcomm_Bin Han" w:date="2024-11-26T10:52:00Z" w16du:dateUtc="2024-11-26T02:52:00Z">
              <w:r w:rsidRPr="0091459B">
                <w:rPr>
                  <w:rFonts w:ascii="Arial" w:eastAsia="DengXian" w:hAnsi="Arial" w:cs="Arial"/>
                  <w:color w:val="000000"/>
                  <w:sz w:val="13"/>
                  <w:szCs w:val="13"/>
                  <w:rPrChange w:id="175"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176" w:author="Qualcomm_Bin Han" w:date="2024-11-26T11:18:00Z" w16du:dateUtc="2024-11-26T03:18:00Z">
                    <w:rPr>
                      <w:rFonts w:eastAsia="DengXian"/>
                      <w:color w:val="000000"/>
                      <w:sz w:val="15"/>
                      <w:szCs w:val="15"/>
                    </w:rPr>
                  </w:rPrChange>
                </w:rPr>
                <w:t xml:space="preserve"> pair EIRP</w:t>
              </w:r>
              <w:r w:rsidRPr="0091459B">
                <w:rPr>
                  <w:rFonts w:ascii="Arial" w:eastAsia="DengXian" w:hAnsi="Arial" w:cs="Arial"/>
                  <w:color w:val="000000"/>
                  <w:sz w:val="13"/>
                  <w:szCs w:val="13"/>
                  <w:rPrChange w:id="177" w:author="Qualcomm_Bin Han" w:date="2024-11-26T11:18:00Z" w16du:dateUtc="2024-11-26T03:18:00Z">
                    <w:rPr>
                      <w:rFonts w:eastAsia="DengXian"/>
                      <w:color w:val="000000"/>
                      <w:sz w:val="15"/>
                      <w:szCs w:val="15"/>
                    </w:rPr>
                  </w:rPrChange>
                </w:rPr>
                <w:br/>
                <w:t>[AoA</w:t>
              </w:r>
              <w:proofErr w:type="gramStart"/>
              <w:r w:rsidRPr="0091459B">
                <w:rPr>
                  <w:rFonts w:ascii="Arial" w:eastAsia="DengXian" w:hAnsi="Arial" w:cs="Arial"/>
                  <w:color w:val="000000"/>
                  <w:sz w:val="13"/>
                  <w:szCs w:val="13"/>
                  <w:rPrChange w:id="178" w:author="Qualcomm_Bin Han" w:date="2024-11-26T11:18:00Z" w16du:dateUtc="2024-11-26T03:18:00Z">
                    <w:rPr>
                      <w:rFonts w:eastAsia="DengXian"/>
                      <w:color w:val="000000"/>
                      <w:sz w:val="15"/>
                      <w:szCs w:val="15"/>
                    </w:rPr>
                  </w:rPrChange>
                </w:rPr>
                <w:t>1,AoA</w:t>
              </w:r>
              <w:proofErr w:type="gramEnd"/>
              <w:r w:rsidRPr="0091459B">
                <w:rPr>
                  <w:rFonts w:ascii="Arial" w:eastAsia="DengXian" w:hAnsi="Arial" w:cs="Arial"/>
                  <w:color w:val="000000"/>
                  <w:sz w:val="13"/>
                  <w:szCs w:val="13"/>
                  <w:rPrChange w:id="179" w:author="Qualcomm_Bin Han" w:date="2024-11-26T11:18:00Z" w16du:dateUtc="2024-11-26T03:18:00Z">
                    <w:rPr>
                      <w:rFonts w:eastAsia="DengXian"/>
                      <w:color w:val="000000"/>
                      <w:sz w:val="15"/>
                      <w:szCs w:val="15"/>
                    </w:rPr>
                  </w:rPrChange>
                </w:rPr>
                <w:t>2]/dBm</w:t>
              </w:r>
            </w:ins>
          </w:p>
        </w:tc>
      </w:tr>
      <w:tr w:rsidR="00EB1C1C" w14:paraId="110E14D0" w14:textId="77777777" w:rsidTr="00C5659D">
        <w:trPr>
          <w:trHeight w:val="300"/>
          <w:ins w:id="180"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91459B" w:rsidRDefault="00EB1C1C" w:rsidP="00C5659D">
            <w:pPr>
              <w:jc w:val="center"/>
              <w:rPr>
                <w:ins w:id="181" w:author="Qualcomm_Bin Han" w:date="2024-11-26T10:52:00Z" w16du:dateUtc="2024-11-26T02:52:00Z"/>
                <w:rFonts w:ascii="Arial" w:eastAsia="DengXian" w:hAnsi="Arial" w:cs="Arial"/>
                <w:color w:val="000000"/>
                <w:sz w:val="13"/>
                <w:szCs w:val="13"/>
                <w:rPrChange w:id="182" w:author="Qualcomm_Bin Han" w:date="2024-11-26T11:18:00Z" w16du:dateUtc="2024-11-26T03:18:00Z">
                  <w:rPr>
                    <w:ins w:id="183" w:author="Qualcomm_Bin Han" w:date="2024-11-26T10:52:00Z" w16du:dateUtc="2024-11-26T02:52:00Z"/>
                    <w:rFonts w:eastAsia="DengXian"/>
                    <w:color w:val="000000"/>
                    <w:sz w:val="15"/>
                    <w:szCs w:val="15"/>
                  </w:rPr>
                </w:rPrChange>
              </w:rPr>
            </w:pPr>
            <w:ins w:id="184" w:author="Qualcomm_Bin Han" w:date="2024-11-26T10:52:00Z" w16du:dateUtc="2024-11-26T02:52:00Z">
              <w:r w:rsidRPr="0091459B">
                <w:rPr>
                  <w:rFonts w:ascii="Arial" w:eastAsia="DengXian" w:hAnsi="Arial" w:cs="Arial"/>
                  <w:color w:val="000000"/>
                  <w:sz w:val="13"/>
                  <w:szCs w:val="13"/>
                  <w:rPrChange w:id="185" w:author="Qualcomm_Bin Han" w:date="2024-11-26T11:18:00Z" w16du:dateUtc="2024-11-26T03:18:00Z">
                    <w:rPr>
                      <w:rFonts w:eastAsia="DengXian"/>
                      <w:color w:val="000000"/>
                      <w:sz w:val="15"/>
                      <w:szCs w:val="15"/>
                    </w:rPr>
                  </w:rPrChange>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91459B" w:rsidRDefault="00EB1C1C" w:rsidP="00C5659D">
            <w:pPr>
              <w:jc w:val="center"/>
              <w:rPr>
                <w:ins w:id="186" w:author="Qualcomm_Bin Han" w:date="2024-11-26T10:52:00Z" w16du:dateUtc="2024-11-26T02:52:00Z"/>
                <w:rFonts w:ascii="Arial" w:eastAsia="DengXian" w:hAnsi="Arial" w:cs="Arial"/>
                <w:color w:val="000000"/>
                <w:sz w:val="13"/>
                <w:szCs w:val="13"/>
                <w:rPrChange w:id="187" w:author="Qualcomm_Bin Han" w:date="2024-11-26T11:18:00Z" w16du:dateUtc="2024-11-26T03:18:00Z">
                  <w:rPr>
                    <w:ins w:id="188" w:author="Qualcomm_Bin Han" w:date="2024-11-26T10:52:00Z" w16du:dateUtc="2024-11-26T02:52:00Z"/>
                    <w:rFonts w:eastAsia="DengXian"/>
                    <w:color w:val="000000"/>
                    <w:sz w:val="15"/>
                    <w:szCs w:val="15"/>
                  </w:rPr>
                </w:rPrChange>
              </w:rPr>
            </w:pPr>
            <w:ins w:id="189" w:author="Qualcomm_Bin Han" w:date="2024-11-26T10:52:00Z" w16du:dateUtc="2024-11-26T02:52:00Z">
              <w:r w:rsidRPr="0091459B">
                <w:rPr>
                  <w:rFonts w:ascii="Arial" w:eastAsia="DengXian" w:hAnsi="Arial" w:cs="Arial"/>
                  <w:color w:val="000000"/>
                  <w:sz w:val="13"/>
                  <w:szCs w:val="13"/>
                  <w:rPrChange w:id="190" w:author="Qualcomm_Bin Han" w:date="2024-11-26T11:18:00Z" w16du:dateUtc="2024-11-26T03:18:00Z">
                    <w:rPr>
                      <w:rFonts w:eastAsia="DengXian"/>
                      <w:color w:val="000000"/>
                      <w:sz w:val="15"/>
                      <w:szCs w:val="15"/>
                    </w:rPr>
                  </w:rPrChange>
                </w:rPr>
                <w:t>[165,90]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91459B" w:rsidRDefault="00EB1C1C" w:rsidP="00C5659D">
            <w:pPr>
              <w:jc w:val="center"/>
              <w:rPr>
                <w:ins w:id="191" w:author="Qualcomm_Bin Han" w:date="2024-11-26T10:52:00Z" w16du:dateUtc="2024-11-26T02:52:00Z"/>
                <w:rFonts w:ascii="Arial" w:eastAsia="DengXian" w:hAnsi="Arial" w:cs="Arial"/>
                <w:color w:val="000000"/>
                <w:sz w:val="13"/>
                <w:szCs w:val="13"/>
                <w:rPrChange w:id="192" w:author="Qualcomm_Bin Han" w:date="2024-11-26T11:18:00Z" w16du:dateUtc="2024-11-26T03:18:00Z">
                  <w:rPr>
                    <w:ins w:id="193" w:author="Qualcomm_Bin Han" w:date="2024-11-26T10:52:00Z" w16du:dateUtc="2024-11-26T02:52:00Z"/>
                    <w:rFonts w:eastAsia="DengXian"/>
                    <w:color w:val="000000"/>
                    <w:sz w:val="15"/>
                    <w:szCs w:val="15"/>
                  </w:rPr>
                </w:rPrChange>
              </w:rPr>
            </w:pPr>
            <w:ins w:id="194" w:author="Qualcomm_Bin Han" w:date="2024-11-26T10:52:00Z" w16du:dateUtc="2024-11-26T02:52:00Z">
              <w:r w:rsidRPr="0091459B">
                <w:rPr>
                  <w:rFonts w:ascii="Arial" w:eastAsia="DengXian" w:hAnsi="Arial" w:cs="Arial"/>
                  <w:color w:val="000000"/>
                  <w:sz w:val="13"/>
                  <w:szCs w:val="13"/>
                  <w:rPrChange w:id="195" w:author="Qualcomm_Bin Han" w:date="2024-11-26T11:18:00Z" w16du:dateUtc="2024-11-26T03:18:00Z">
                    <w:rPr>
                      <w:rFonts w:eastAsia="DengXian"/>
                      <w:color w:val="000000"/>
                      <w:sz w:val="15"/>
                      <w:szCs w:val="15"/>
                    </w:rPr>
                  </w:rPrChange>
                </w:rPr>
                <w:t>26.49</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91459B" w:rsidRDefault="00EB1C1C" w:rsidP="00C5659D">
            <w:pPr>
              <w:jc w:val="center"/>
              <w:rPr>
                <w:ins w:id="196" w:author="Qualcomm_Bin Han" w:date="2024-11-26T10:52:00Z" w16du:dateUtc="2024-11-26T02:52:00Z"/>
                <w:rFonts w:ascii="Arial" w:eastAsia="DengXian" w:hAnsi="Arial" w:cs="Arial"/>
                <w:color w:val="000000"/>
                <w:sz w:val="13"/>
                <w:szCs w:val="13"/>
                <w:rPrChange w:id="197" w:author="Qualcomm_Bin Han" w:date="2024-11-26T11:18:00Z" w16du:dateUtc="2024-11-26T03:18:00Z">
                  <w:rPr>
                    <w:ins w:id="198" w:author="Qualcomm_Bin Han" w:date="2024-11-26T10:52:00Z" w16du:dateUtc="2024-11-26T02:52:00Z"/>
                    <w:rFonts w:eastAsia="DengXian"/>
                    <w:color w:val="000000"/>
                    <w:sz w:val="15"/>
                    <w:szCs w:val="15"/>
                  </w:rPr>
                </w:rPrChange>
              </w:rPr>
            </w:pPr>
            <w:ins w:id="199" w:author="Qualcomm_Bin Han" w:date="2024-11-26T10:52:00Z" w16du:dateUtc="2024-11-26T02:52:00Z">
              <w:r w:rsidRPr="0091459B">
                <w:rPr>
                  <w:rFonts w:ascii="Arial" w:eastAsia="DengXian" w:hAnsi="Arial" w:cs="Arial"/>
                  <w:color w:val="000000"/>
                  <w:sz w:val="13"/>
                  <w:szCs w:val="13"/>
                  <w:rPrChange w:id="200" w:author="Qualcomm_Bin Han" w:date="2024-11-26T11:18:00Z" w16du:dateUtc="2024-11-26T03:18:00Z">
                    <w:rPr>
                      <w:rFonts w:eastAsia="DengXian"/>
                      <w:color w:val="000000"/>
                      <w:sz w:val="15"/>
                      <w:szCs w:val="15"/>
                    </w:rPr>
                  </w:rPrChange>
                </w:rPr>
                <w:t>[10,90]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91459B" w:rsidRDefault="00EB1C1C" w:rsidP="00C5659D">
            <w:pPr>
              <w:jc w:val="center"/>
              <w:rPr>
                <w:ins w:id="201" w:author="Qualcomm_Bin Han" w:date="2024-11-26T10:52:00Z" w16du:dateUtc="2024-11-26T02:52:00Z"/>
                <w:rFonts w:ascii="Arial" w:eastAsia="DengXian" w:hAnsi="Arial" w:cs="Arial"/>
                <w:color w:val="000000"/>
                <w:sz w:val="13"/>
                <w:szCs w:val="13"/>
                <w:rPrChange w:id="202" w:author="Qualcomm_Bin Han" w:date="2024-11-26T11:18:00Z" w16du:dateUtc="2024-11-26T03:18:00Z">
                  <w:rPr>
                    <w:ins w:id="203" w:author="Qualcomm_Bin Han" w:date="2024-11-26T10:52:00Z" w16du:dateUtc="2024-11-26T02:52:00Z"/>
                    <w:rFonts w:eastAsia="DengXian"/>
                    <w:color w:val="000000"/>
                    <w:sz w:val="15"/>
                    <w:szCs w:val="15"/>
                  </w:rPr>
                </w:rPrChange>
              </w:rPr>
            </w:pPr>
            <w:ins w:id="204" w:author="Qualcomm_Bin Han" w:date="2024-11-26T10:52:00Z" w16du:dateUtc="2024-11-26T02:52:00Z">
              <w:r w:rsidRPr="0091459B">
                <w:rPr>
                  <w:rFonts w:ascii="Arial" w:eastAsia="DengXian" w:hAnsi="Arial" w:cs="Arial"/>
                  <w:color w:val="000000"/>
                  <w:sz w:val="13"/>
                  <w:szCs w:val="13"/>
                  <w:rPrChange w:id="205" w:author="Qualcomm_Bin Han" w:date="2024-11-26T11:18:00Z" w16du:dateUtc="2024-11-26T03:18:00Z">
                    <w:rPr>
                      <w:rFonts w:eastAsia="DengXian"/>
                      <w:color w:val="000000"/>
                      <w:sz w:val="15"/>
                      <w:szCs w:val="15"/>
                    </w:rPr>
                  </w:rPrChange>
                </w:rPr>
                <w:t>26.4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91459B" w:rsidRDefault="00EB1C1C" w:rsidP="00C5659D">
            <w:pPr>
              <w:jc w:val="center"/>
              <w:rPr>
                <w:ins w:id="206" w:author="Qualcomm_Bin Han" w:date="2024-11-26T10:52:00Z" w16du:dateUtc="2024-11-26T02:52:00Z"/>
                <w:rFonts w:ascii="Arial" w:eastAsia="DengXian" w:hAnsi="Arial" w:cs="Arial"/>
                <w:color w:val="000000"/>
                <w:sz w:val="13"/>
                <w:szCs w:val="13"/>
                <w:rPrChange w:id="207" w:author="Qualcomm_Bin Han" w:date="2024-11-26T11:18:00Z" w16du:dateUtc="2024-11-26T03:18:00Z">
                  <w:rPr>
                    <w:ins w:id="208" w:author="Qualcomm_Bin Han" w:date="2024-11-26T10:52:00Z" w16du:dateUtc="2024-11-26T02:52:00Z"/>
                    <w:rFonts w:eastAsia="DengXian"/>
                    <w:color w:val="000000"/>
                    <w:sz w:val="15"/>
                    <w:szCs w:val="15"/>
                  </w:rPr>
                </w:rPrChange>
              </w:rPr>
            </w:pPr>
            <w:ins w:id="209" w:author="Qualcomm_Bin Han" w:date="2024-11-26T10:52:00Z" w16du:dateUtc="2024-11-26T02:52:00Z">
              <w:r w:rsidRPr="0091459B">
                <w:rPr>
                  <w:rFonts w:ascii="Arial" w:eastAsia="DengXian" w:hAnsi="Arial" w:cs="Arial"/>
                  <w:color w:val="000000"/>
                  <w:sz w:val="13"/>
                  <w:szCs w:val="13"/>
                  <w:rPrChange w:id="210" w:author="Qualcomm_Bin Han" w:date="2024-11-26T11:18:00Z" w16du:dateUtc="2024-11-26T03:18:00Z">
                    <w:rPr>
                      <w:rFonts w:eastAsia="DengXian"/>
                      <w:color w:val="000000"/>
                      <w:sz w:val="15"/>
                      <w:szCs w:val="15"/>
                    </w:rPr>
                  </w:rPrChange>
                </w:rPr>
                <w:t>[170,90] [170,120]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91459B" w:rsidRDefault="00EB1C1C" w:rsidP="00C5659D">
            <w:pPr>
              <w:jc w:val="center"/>
              <w:rPr>
                <w:ins w:id="211" w:author="Qualcomm_Bin Han" w:date="2024-11-26T10:52:00Z" w16du:dateUtc="2024-11-26T02:52:00Z"/>
                <w:rFonts w:ascii="Arial" w:eastAsia="DengXian" w:hAnsi="Arial" w:cs="Arial"/>
                <w:color w:val="000000"/>
                <w:sz w:val="13"/>
                <w:szCs w:val="13"/>
                <w:rPrChange w:id="212" w:author="Qualcomm_Bin Han" w:date="2024-11-26T11:18:00Z" w16du:dateUtc="2024-11-26T03:18:00Z">
                  <w:rPr>
                    <w:ins w:id="213" w:author="Qualcomm_Bin Han" w:date="2024-11-26T10:52:00Z" w16du:dateUtc="2024-11-26T02:52:00Z"/>
                    <w:rFonts w:eastAsia="DengXian"/>
                    <w:color w:val="000000"/>
                    <w:sz w:val="15"/>
                    <w:szCs w:val="15"/>
                  </w:rPr>
                </w:rPrChange>
              </w:rPr>
            </w:pPr>
            <w:ins w:id="214" w:author="Qualcomm_Bin Han" w:date="2024-11-26T10:52:00Z" w16du:dateUtc="2024-11-26T02:52:00Z">
              <w:r w:rsidRPr="0091459B">
                <w:rPr>
                  <w:rFonts w:ascii="Arial" w:eastAsia="DengXian" w:hAnsi="Arial" w:cs="Arial"/>
                  <w:color w:val="000000"/>
                  <w:sz w:val="13"/>
                  <w:szCs w:val="13"/>
                  <w:rPrChange w:id="215" w:author="Qualcomm_Bin Han" w:date="2024-11-26T11:18:00Z" w16du:dateUtc="2024-11-26T03:18:00Z">
                    <w:rPr>
                      <w:rFonts w:eastAsia="DengXian"/>
                      <w:color w:val="000000"/>
                      <w:sz w:val="15"/>
                      <w:szCs w:val="15"/>
                    </w:rPr>
                  </w:rPrChange>
                </w:rPr>
                <w:t>[26.44, 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91459B" w:rsidRDefault="00EB1C1C" w:rsidP="00C5659D">
            <w:pPr>
              <w:jc w:val="center"/>
              <w:rPr>
                <w:ins w:id="216" w:author="Qualcomm_Bin Han" w:date="2024-11-26T10:52:00Z" w16du:dateUtc="2024-11-26T02:52:00Z"/>
                <w:rFonts w:ascii="Arial" w:eastAsia="DengXian" w:hAnsi="Arial" w:cs="Arial"/>
                <w:color w:val="000000"/>
                <w:sz w:val="13"/>
                <w:szCs w:val="13"/>
                <w:rPrChange w:id="217" w:author="Qualcomm_Bin Han" w:date="2024-11-26T11:18:00Z" w16du:dateUtc="2024-11-26T03:18:00Z">
                  <w:rPr>
                    <w:ins w:id="218" w:author="Qualcomm_Bin Han" w:date="2024-11-26T10:52:00Z" w16du:dateUtc="2024-11-26T02:52:00Z"/>
                    <w:rFonts w:eastAsia="DengXian"/>
                    <w:color w:val="000000"/>
                    <w:sz w:val="15"/>
                    <w:szCs w:val="15"/>
                  </w:rPr>
                </w:rPrChange>
              </w:rPr>
            </w:pPr>
            <w:ins w:id="219" w:author="Qualcomm_Bin Han" w:date="2024-11-26T10:52:00Z" w16du:dateUtc="2024-11-26T02:52:00Z">
              <w:r w:rsidRPr="0091459B">
                <w:rPr>
                  <w:rFonts w:ascii="Arial" w:eastAsia="DengXian" w:hAnsi="Arial" w:cs="Arial"/>
                  <w:color w:val="000000"/>
                  <w:sz w:val="13"/>
                  <w:szCs w:val="13"/>
                  <w:rPrChange w:id="220" w:author="Qualcomm_Bin Han" w:date="2024-11-26T11:18:00Z" w16du:dateUtc="2024-11-26T03:18:00Z">
                    <w:rPr>
                      <w:rFonts w:eastAsia="DengXian"/>
                      <w:color w:val="000000"/>
                      <w:sz w:val="15"/>
                      <w:szCs w:val="15"/>
                    </w:rPr>
                  </w:rPrChange>
                </w:rPr>
                <w:t>[165,60] [165,90]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91459B" w:rsidRDefault="00EB1C1C" w:rsidP="00C5659D">
            <w:pPr>
              <w:jc w:val="center"/>
              <w:rPr>
                <w:ins w:id="221" w:author="Qualcomm_Bin Han" w:date="2024-11-26T10:52:00Z" w16du:dateUtc="2024-11-26T02:52:00Z"/>
                <w:rFonts w:ascii="Arial" w:eastAsia="DengXian" w:hAnsi="Arial" w:cs="Arial"/>
                <w:color w:val="000000"/>
                <w:sz w:val="13"/>
                <w:szCs w:val="13"/>
                <w:rPrChange w:id="222" w:author="Qualcomm_Bin Han" w:date="2024-11-26T11:18:00Z" w16du:dateUtc="2024-11-26T03:18:00Z">
                  <w:rPr>
                    <w:ins w:id="223" w:author="Qualcomm_Bin Han" w:date="2024-11-26T10:52:00Z" w16du:dateUtc="2024-11-26T02:52:00Z"/>
                    <w:rFonts w:eastAsia="DengXian"/>
                    <w:color w:val="000000"/>
                    <w:sz w:val="15"/>
                    <w:szCs w:val="15"/>
                  </w:rPr>
                </w:rPrChange>
              </w:rPr>
            </w:pPr>
            <w:ins w:id="224" w:author="Qualcomm_Bin Han" w:date="2024-11-26T10:52:00Z" w16du:dateUtc="2024-11-26T02:52:00Z">
              <w:r w:rsidRPr="0091459B">
                <w:rPr>
                  <w:rFonts w:ascii="Arial" w:eastAsia="DengXian" w:hAnsi="Arial" w:cs="Arial"/>
                  <w:color w:val="000000"/>
                  <w:sz w:val="13"/>
                  <w:szCs w:val="13"/>
                  <w:rPrChange w:id="225" w:author="Qualcomm_Bin Han" w:date="2024-11-26T11:18:00Z" w16du:dateUtc="2024-11-26T03:18:00Z">
                    <w:rPr>
                      <w:rFonts w:eastAsia="DengXian"/>
                      <w:color w:val="000000"/>
                      <w:sz w:val="15"/>
                      <w:szCs w:val="15"/>
                    </w:rPr>
                  </w:rPrChange>
                </w:rPr>
                <w:t>[19.29,26.49]</w:t>
              </w:r>
            </w:ins>
          </w:p>
        </w:tc>
      </w:tr>
      <w:tr w:rsidR="00EB1C1C" w14:paraId="038E7749" w14:textId="77777777" w:rsidTr="00C5659D">
        <w:trPr>
          <w:trHeight w:val="300"/>
          <w:ins w:id="226"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91459B" w:rsidRDefault="00EB1C1C" w:rsidP="00C5659D">
            <w:pPr>
              <w:jc w:val="center"/>
              <w:rPr>
                <w:ins w:id="227" w:author="Qualcomm_Bin Han" w:date="2024-11-26T10:52:00Z" w16du:dateUtc="2024-11-26T02:52:00Z"/>
                <w:rFonts w:ascii="Arial" w:eastAsia="DengXian" w:hAnsi="Arial" w:cs="Arial"/>
                <w:color w:val="000000"/>
                <w:sz w:val="13"/>
                <w:szCs w:val="13"/>
                <w:rPrChange w:id="228" w:author="Qualcomm_Bin Han" w:date="2024-11-26T11:18:00Z" w16du:dateUtc="2024-11-26T03:18:00Z">
                  <w:rPr>
                    <w:ins w:id="229" w:author="Qualcomm_Bin Han" w:date="2024-11-26T10:52:00Z" w16du:dateUtc="2024-11-26T02:52:00Z"/>
                    <w:rFonts w:eastAsia="DengXian"/>
                    <w:color w:val="000000"/>
                    <w:sz w:val="15"/>
                    <w:szCs w:val="15"/>
                  </w:rPr>
                </w:rPrChange>
              </w:rPr>
            </w:pPr>
            <w:ins w:id="230" w:author="Qualcomm_Bin Han" w:date="2024-11-26T10:52:00Z" w16du:dateUtc="2024-11-26T02:52:00Z">
              <w:r w:rsidRPr="0091459B">
                <w:rPr>
                  <w:rFonts w:ascii="Arial" w:eastAsia="DengXian" w:hAnsi="Arial" w:cs="Arial"/>
                  <w:color w:val="000000"/>
                  <w:sz w:val="13"/>
                  <w:szCs w:val="13"/>
                  <w:rPrChange w:id="231" w:author="Qualcomm_Bin Han" w:date="2024-11-26T11:18:00Z" w16du:dateUtc="2024-11-26T03:18:00Z">
                    <w:rPr>
                      <w:rFonts w:eastAsia="DengXian"/>
                      <w:color w:val="000000"/>
                      <w:sz w:val="15"/>
                      <w:szCs w:val="15"/>
                    </w:rPr>
                  </w:rPrChange>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91459B" w:rsidRDefault="00EB1C1C" w:rsidP="00C5659D">
            <w:pPr>
              <w:rPr>
                <w:ins w:id="232" w:author="Qualcomm_Bin Han" w:date="2024-11-26T10:52:00Z" w16du:dateUtc="2024-11-26T02:52:00Z"/>
                <w:rFonts w:ascii="Arial" w:eastAsia="DengXian" w:hAnsi="Arial" w:cs="Arial"/>
                <w:color w:val="000000"/>
                <w:sz w:val="13"/>
                <w:szCs w:val="13"/>
                <w:rPrChange w:id="233" w:author="Qualcomm_Bin Han" w:date="2024-11-26T11:18:00Z" w16du:dateUtc="2024-11-26T03:18:00Z">
                  <w:rPr>
                    <w:ins w:id="234"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91459B" w:rsidRDefault="00EB1C1C" w:rsidP="00C5659D">
            <w:pPr>
              <w:rPr>
                <w:ins w:id="235" w:author="Qualcomm_Bin Han" w:date="2024-11-26T10:52:00Z" w16du:dateUtc="2024-11-26T02:52:00Z"/>
                <w:rFonts w:ascii="Arial" w:eastAsia="DengXian" w:hAnsi="Arial" w:cs="Arial"/>
                <w:color w:val="000000"/>
                <w:sz w:val="13"/>
                <w:szCs w:val="13"/>
                <w:rPrChange w:id="236" w:author="Qualcomm_Bin Han" w:date="2024-11-26T11:18:00Z" w16du:dateUtc="2024-11-26T03:18:00Z">
                  <w:rPr>
                    <w:ins w:id="237"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91459B" w:rsidRDefault="00EB1C1C" w:rsidP="00C5659D">
            <w:pPr>
              <w:rPr>
                <w:ins w:id="238" w:author="Qualcomm_Bin Han" w:date="2024-11-26T10:52:00Z" w16du:dateUtc="2024-11-26T02:52:00Z"/>
                <w:rFonts w:ascii="Arial" w:eastAsia="DengXian" w:hAnsi="Arial" w:cs="Arial"/>
                <w:color w:val="000000"/>
                <w:sz w:val="13"/>
                <w:szCs w:val="13"/>
                <w:rPrChange w:id="239" w:author="Qualcomm_Bin Han" w:date="2024-11-26T11:18:00Z" w16du:dateUtc="2024-11-26T03:18:00Z">
                  <w:rPr>
                    <w:ins w:id="240"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91459B" w:rsidRDefault="00EB1C1C" w:rsidP="00C5659D">
            <w:pPr>
              <w:rPr>
                <w:ins w:id="241" w:author="Qualcomm_Bin Han" w:date="2024-11-26T10:52:00Z" w16du:dateUtc="2024-11-26T02:52:00Z"/>
                <w:rFonts w:ascii="Arial" w:eastAsia="DengXian" w:hAnsi="Arial" w:cs="Arial"/>
                <w:color w:val="000000"/>
                <w:sz w:val="13"/>
                <w:szCs w:val="13"/>
                <w:rPrChange w:id="242" w:author="Qualcomm_Bin Han" w:date="2024-11-26T11:18:00Z" w16du:dateUtc="2024-11-26T03:18:00Z">
                  <w:rPr>
                    <w:ins w:id="243"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91459B" w:rsidRDefault="00EB1C1C" w:rsidP="00C5659D">
            <w:pPr>
              <w:jc w:val="center"/>
              <w:rPr>
                <w:ins w:id="244" w:author="Qualcomm_Bin Han" w:date="2024-11-26T10:52:00Z" w16du:dateUtc="2024-11-26T02:52:00Z"/>
                <w:rFonts w:ascii="Arial" w:eastAsia="DengXian" w:hAnsi="Arial" w:cs="Arial"/>
                <w:color w:val="000000"/>
                <w:sz w:val="13"/>
                <w:szCs w:val="13"/>
                <w:rPrChange w:id="245" w:author="Qualcomm_Bin Han" w:date="2024-11-26T11:18:00Z" w16du:dateUtc="2024-11-26T03:18:00Z">
                  <w:rPr>
                    <w:ins w:id="246" w:author="Qualcomm_Bin Han" w:date="2024-11-26T10:52:00Z" w16du:dateUtc="2024-11-26T02:52:00Z"/>
                    <w:rFonts w:eastAsia="DengXian"/>
                    <w:color w:val="000000"/>
                    <w:sz w:val="15"/>
                    <w:szCs w:val="15"/>
                  </w:rPr>
                </w:rPrChange>
              </w:rPr>
            </w:pPr>
            <w:ins w:id="247" w:author="Qualcomm_Bin Han" w:date="2024-11-26T10:52:00Z" w16du:dateUtc="2024-11-26T02:52:00Z">
              <w:r w:rsidRPr="0091459B">
                <w:rPr>
                  <w:rFonts w:ascii="Arial" w:eastAsia="DengXian" w:hAnsi="Arial" w:cs="Arial"/>
                  <w:color w:val="000000"/>
                  <w:sz w:val="13"/>
                  <w:szCs w:val="13"/>
                  <w:rPrChange w:id="248" w:author="Qualcomm_Bin Han" w:date="2024-11-26T11:18:00Z" w16du:dateUtc="2024-11-26T03:18:00Z">
                    <w:rPr>
                      <w:rFonts w:eastAsia="DengXian"/>
                      <w:color w:val="000000"/>
                      <w:sz w:val="15"/>
                      <w:szCs w:val="15"/>
                    </w:rPr>
                  </w:rPrChange>
                </w:rPr>
                <w:t>[165,90] [165,150]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91459B" w:rsidRDefault="00EB1C1C" w:rsidP="00C5659D">
            <w:pPr>
              <w:jc w:val="center"/>
              <w:rPr>
                <w:ins w:id="249" w:author="Qualcomm_Bin Han" w:date="2024-11-26T10:52:00Z" w16du:dateUtc="2024-11-26T02:52:00Z"/>
                <w:rFonts w:ascii="Arial" w:eastAsia="DengXian" w:hAnsi="Arial" w:cs="Arial"/>
                <w:color w:val="000000"/>
                <w:sz w:val="13"/>
                <w:szCs w:val="13"/>
                <w:rPrChange w:id="250" w:author="Qualcomm_Bin Han" w:date="2024-11-26T11:18:00Z" w16du:dateUtc="2024-11-26T03:18:00Z">
                  <w:rPr>
                    <w:ins w:id="251" w:author="Qualcomm_Bin Han" w:date="2024-11-26T10:52:00Z" w16du:dateUtc="2024-11-26T02:52:00Z"/>
                    <w:rFonts w:eastAsia="DengXian"/>
                    <w:color w:val="000000"/>
                    <w:sz w:val="15"/>
                    <w:szCs w:val="15"/>
                  </w:rPr>
                </w:rPrChange>
              </w:rPr>
            </w:pPr>
            <w:ins w:id="252" w:author="Qualcomm_Bin Han" w:date="2024-11-26T10:52:00Z" w16du:dateUtc="2024-11-26T02:52:00Z">
              <w:r w:rsidRPr="0091459B">
                <w:rPr>
                  <w:rFonts w:ascii="Arial" w:eastAsia="DengXian" w:hAnsi="Arial" w:cs="Arial"/>
                  <w:color w:val="000000"/>
                  <w:sz w:val="13"/>
                  <w:szCs w:val="13"/>
                  <w:rPrChange w:id="253" w:author="Qualcomm_Bin Han" w:date="2024-11-26T11:18:00Z" w16du:dateUtc="2024-11-26T03:18:00Z">
                    <w:rPr>
                      <w:rFonts w:eastAsia="DengXian"/>
                      <w:color w:val="000000"/>
                      <w:sz w:val="15"/>
                      <w:szCs w:val="15"/>
                    </w:rPr>
                  </w:rPrChange>
                </w:rPr>
                <w:t>[26.49,17.82]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91459B" w:rsidRDefault="00EB1C1C" w:rsidP="00C5659D">
            <w:pPr>
              <w:jc w:val="center"/>
              <w:rPr>
                <w:ins w:id="254" w:author="Qualcomm_Bin Han" w:date="2024-11-26T10:52:00Z" w16du:dateUtc="2024-11-26T02:52:00Z"/>
                <w:rFonts w:ascii="Arial" w:eastAsia="DengXian" w:hAnsi="Arial" w:cs="Arial"/>
                <w:color w:val="000000"/>
                <w:sz w:val="13"/>
                <w:szCs w:val="13"/>
                <w:rPrChange w:id="255" w:author="Qualcomm_Bin Han" w:date="2024-11-26T11:18:00Z" w16du:dateUtc="2024-11-26T03:18:00Z">
                  <w:rPr>
                    <w:ins w:id="256" w:author="Qualcomm_Bin Han" w:date="2024-11-26T10:52:00Z" w16du:dateUtc="2024-11-26T02:52:00Z"/>
                    <w:rFonts w:eastAsia="DengXian"/>
                    <w:color w:val="000000"/>
                    <w:sz w:val="15"/>
                    <w:szCs w:val="15"/>
                  </w:rPr>
                </w:rPrChange>
              </w:rPr>
            </w:pPr>
            <w:ins w:id="257" w:author="Qualcomm_Bin Han" w:date="2024-11-26T10:52:00Z" w16du:dateUtc="2024-11-26T02:52:00Z">
              <w:r w:rsidRPr="0091459B">
                <w:rPr>
                  <w:rFonts w:ascii="Arial" w:eastAsia="DengXian" w:hAnsi="Arial" w:cs="Arial"/>
                  <w:color w:val="000000"/>
                  <w:sz w:val="13"/>
                  <w:szCs w:val="13"/>
                  <w:rPrChange w:id="258" w:author="Qualcomm_Bin Han" w:date="2024-11-26T11:18:00Z" w16du:dateUtc="2024-11-26T03:18:00Z">
                    <w:rPr>
                      <w:rFonts w:eastAsia="DengXian"/>
                      <w:color w:val="000000"/>
                      <w:sz w:val="15"/>
                      <w:szCs w:val="15"/>
                    </w:rPr>
                  </w:rPrChange>
                </w:rPr>
                <w:t>[165,30] [165,90]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91459B" w:rsidRDefault="00EB1C1C" w:rsidP="00C5659D">
            <w:pPr>
              <w:jc w:val="center"/>
              <w:rPr>
                <w:ins w:id="259" w:author="Qualcomm_Bin Han" w:date="2024-11-26T10:52:00Z" w16du:dateUtc="2024-11-26T02:52:00Z"/>
                <w:rFonts w:ascii="Arial" w:eastAsia="DengXian" w:hAnsi="Arial" w:cs="Arial"/>
                <w:color w:val="000000"/>
                <w:sz w:val="13"/>
                <w:szCs w:val="13"/>
                <w:rPrChange w:id="260" w:author="Qualcomm_Bin Han" w:date="2024-11-26T11:18:00Z" w16du:dateUtc="2024-11-26T03:18:00Z">
                  <w:rPr>
                    <w:ins w:id="261" w:author="Qualcomm_Bin Han" w:date="2024-11-26T10:52:00Z" w16du:dateUtc="2024-11-26T02:52:00Z"/>
                    <w:rFonts w:eastAsia="DengXian"/>
                    <w:color w:val="000000"/>
                    <w:sz w:val="15"/>
                    <w:szCs w:val="15"/>
                  </w:rPr>
                </w:rPrChange>
              </w:rPr>
            </w:pPr>
            <w:ins w:id="262" w:author="Qualcomm_Bin Han" w:date="2024-11-26T10:52:00Z" w16du:dateUtc="2024-11-26T02:52:00Z">
              <w:r w:rsidRPr="0091459B">
                <w:rPr>
                  <w:rFonts w:ascii="Arial" w:eastAsia="DengXian" w:hAnsi="Arial" w:cs="Arial"/>
                  <w:color w:val="000000"/>
                  <w:sz w:val="13"/>
                  <w:szCs w:val="13"/>
                  <w:rPrChange w:id="263" w:author="Qualcomm_Bin Han" w:date="2024-11-26T11:18:00Z" w16du:dateUtc="2024-11-26T03:18:00Z">
                    <w:rPr>
                      <w:rFonts w:eastAsia="DengXian"/>
                      <w:color w:val="000000"/>
                      <w:sz w:val="15"/>
                      <w:szCs w:val="15"/>
                    </w:rPr>
                  </w:rPrChange>
                </w:rPr>
                <w:t>[15.34,26.49]</w:t>
              </w:r>
            </w:ins>
          </w:p>
        </w:tc>
      </w:tr>
      <w:tr w:rsidR="00EB1C1C" w14:paraId="6615D99D" w14:textId="77777777" w:rsidTr="00C5659D">
        <w:trPr>
          <w:trHeight w:val="300"/>
          <w:ins w:id="264"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91459B" w:rsidRDefault="00EB1C1C" w:rsidP="00C5659D">
            <w:pPr>
              <w:jc w:val="center"/>
              <w:rPr>
                <w:ins w:id="265" w:author="Qualcomm_Bin Han" w:date="2024-11-26T10:52:00Z" w16du:dateUtc="2024-11-26T02:52:00Z"/>
                <w:rFonts w:ascii="Arial" w:eastAsia="DengXian" w:hAnsi="Arial" w:cs="Arial"/>
                <w:color w:val="000000"/>
                <w:sz w:val="13"/>
                <w:szCs w:val="13"/>
                <w:rPrChange w:id="266" w:author="Qualcomm_Bin Han" w:date="2024-11-26T11:18:00Z" w16du:dateUtc="2024-11-26T03:18:00Z">
                  <w:rPr>
                    <w:ins w:id="267" w:author="Qualcomm_Bin Han" w:date="2024-11-26T10:52:00Z" w16du:dateUtc="2024-11-26T02:52:00Z"/>
                    <w:rFonts w:eastAsia="DengXian"/>
                    <w:color w:val="000000"/>
                    <w:sz w:val="15"/>
                    <w:szCs w:val="15"/>
                  </w:rPr>
                </w:rPrChange>
              </w:rPr>
            </w:pPr>
            <w:ins w:id="268" w:author="Qualcomm_Bin Han" w:date="2024-11-26T10:52:00Z" w16du:dateUtc="2024-11-26T02:52:00Z">
              <w:r w:rsidRPr="0091459B">
                <w:rPr>
                  <w:rFonts w:ascii="Arial" w:eastAsia="DengXian" w:hAnsi="Arial" w:cs="Arial"/>
                  <w:color w:val="000000"/>
                  <w:sz w:val="13"/>
                  <w:szCs w:val="13"/>
                  <w:rPrChange w:id="269" w:author="Qualcomm_Bin Han" w:date="2024-11-26T11:18:00Z" w16du:dateUtc="2024-11-26T03:18:00Z">
                    <w:rPr>
                      <w:rFonts w:eastAsia="DengXian"/>
                      <w:color w:val="000000"/>
                      <w:sz w:val="15"/>
                      <w:szCs w:val="15"/>
                    </w:rPr>
                  </w:rPrChange>
                </w:rPr>
                <w:t>90°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91459B" w:rsidRDefault="00EB1C1C" w:rsidP="00C5659D">
            <w:pPr>
              <w:rPr>
                <w:ins w:id="270" w:author="Qualcomm_Bin Han" w:date="2024-11-26T10:52:00Z" w16du:dateUtc="2024-11-26T02:52:00Z"/>
                <w:rFonts w:ascii="Arial" w:eastAsia="DengXian" w:hAnsi="Arial" w:cs="Arial"/>
                <w:color w:val="000000"/>
                <w:sz w:val="13"/>
                <w:szCs w:val="13"/>
                <w:rPrChange w:id="271" w:author="Qualcomm_Bin Han" w:date="2024-11-26T11:18:00Z" w16du:dateUtc="2024-11-26T03:18:00Z">
                  <w:rPr>
                    <w:ins w:id="272"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91459B" w:rsidRDefault="00EB1C1C" w:rsidP="00C5659D">
            <w:pPr>
              <w:rPr>
                <w:ins w:id="273" w:author="Qualcomm_Bin Han" w:date="2024-11-26T10:52:00Z" w16du:dateUtc="2024-11-26T02:52:00Z"/>
                <w:rFonts w:ascii="Arial" w:eastAsia="DengXian" w:hAnsi="Arial" w:cs="Arial"/>
                <w:color w:val="000000"/>
                <w:sz w:val="13"/>
                <w:szCs w:val="13"/>
                <w:rPrChange w:id="274" w:author="Qualcomm_Bin Han" w:date="2024-11-26T11:18:00Z" w16du:dateUtc="2024-11-26T03:18:00Z">
                  <w:rPr>
                    <w:ins w:id="275"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91459B" w:rsidRDefault="00EB1C1C" w:rsidP="00C5659D">
            <w:pPr>
              <w:rPr>
                <w:ins w:id="276" w:author="Qualcomm_Bin Han" w:date="2024-11-26T10:52:00Z" w16du:dateUtc="2024-11-26T02:52:00Z"/>
                <w:rFonts w:ascii="Arial" w:eastAsia="DengXian" w:hAnsi="Arial" w:cs="Arial"/>
                <w:color w:val="000000"/>
                <w:sz w:val="13"/>
                <w:szCs w:val="13"/>
                <w:rPrChange w:id="277" w:author="Qualcomm_Bin Han" w:date="2024-11-26T11:18:00Z" w16du:dateUtc="2024-11-26T03:18:00Z">
                  <w:rPr>
                    <w:ins w:id="278"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91459B" w:rsidRDefault="00EB1C1C" w:rsidP="00C5659D">
            <w:pPr>
              <w:rPr>
                <w:ins w:id="279" w:author="Qualcomm_Bin Han" w:date="2024-11-26T10:52:00Z" w16du:dateUtc="2024-11-26T02:52:00Z"/>
                <w:rFonts w:ascii="Arial" w:eastAsia="DengXian" w:hAnsi="Arial" w:cs="Arial"/>
                <w:color w:val="000000"/>
                <w:sz w:val="13"/>
                <w:szCs w:val="13"/>
                <w:rPrChange w:id="280" w:author="Qualcomm_Bin Han" w:date="2024-11-26T11:18:00Z" w16du:dateUtc="2024-11-26T03:18:00Z">
                  <w:rPr>
                    <w:ins w:id="281"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91459B" w:rsidRDefault="00EB1C1C" w:rsidP="00C5659D">
            <w:pPr>
              <w:jc w:val="center"/>
              <w:rPr>
                <w:ins w:id="282" w:author="Qualcomm_Bin Han" w:date="2024-11-26T10:52:00Z" w16du:dateUtc="2024-11-26T02:52:00Z"/>
                <w:rFonts w:ascii="Arial" w:eastAsia="DengXian" w:hAnsi="Arial" w:cs="Arial"/>
                <w:color w:val="000000"/>
                <w:sz w:val="13"/>
                <w:szCs w:val="13"/>
                <w:rPrChange w:id="283" w:author="Qualcomm_Bin Han" w:date="2024-11-26T11:18:00Z" w16du:dateUtc="2024-11-26T03:18:00Z">
                  <w:rPr>
                    <w:ins w:id="284" w:author="Qualcomm_Bin Han" w:date="2024-11-26T10:52:00Z" w16du:dateUtc="2024-11-26T02:52:00Z"/>
                    <w:rFonts w:eastAsia="DengXian"/>
                    <w:color w:val="000000"/>
                    <w:sz w:val="15"/>
                    <w:szCs w:val="15"/>
                  </w:rPr>
                </w:rPrChange>
              </w:rPr>
            </w:pPr>
            <w:ins w:id="285" w:author="Qualcomm_Bin Han" w:date="2024-11-26T10:52:00Z" w16du:dateUtc="2024-11-26T02:52:00Z">
              <w:r w:rsidRPr="0091459B">
                <w:rPr>
                  <w:rFonts w:ascii="Arial" w:eastAsia="DengXian" w:hAnsi="Arial" w:cs="Arial"/>
                  <w:color w:val="000000"/>
                  <w:sz w:val="13"/>
                  <w:szCs w:val="13"/>
                  <w:rPrChange w:id="286" w:author="Qualcomm_Bin Han" w:date="2024-11-26T11:18:00Z" w16du:dateUtc="2024-11-26T03:18:00Z">
                    <w:rPr>
                      <w:rFonts w:eastAsia="DengXian"/>
                      <w:color w:val="000000"/>
                      <w:sz w:val="15"/>
                      <w:szCs w:val="15"/>
                    </w:rPr>
                  </w:rPrChange>
                </w:rPr>
                <w:t>[165,90] [165,180]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91459B" w:rsidRDefault="00EB1C1C" w:rsidP="00C5659D">
            <w:pPr>
              <w:jc w:val="center"/>
              <w:rPr>
                <w:ins w:id="287" w:author="Qualcomm_Bin Han" w:date="2024-11-26T10:52:00Z" w16du:dateUtc="2024-11-26T02:52:00Z"/>
                <w:rFonts w:ascii="Arial" w:eastAsia="DengXian" w:hAnsi="Arial" w:cs="Arial"/>
                <w:color w:val="000000"/>
                <w:sz w:val="13"/>
                <w:szCs w:val="13"/>
                <w:rPrChange w:id="288" w:author="Qualcomm_Bin Han" w:date="2024-11-26T11:18:00Z" w16du:dateUtc="2024-11-26T03:18:00Z">
                  <w:rPr>
                    <w:ins w:id="289" w:author="Qualcomm_Bin Han" w:date="2024-11-26T10:52:00Z" w16du:dateUtc="2024-11-26T02:52:00Z"/>
                    <w:rFonts w:eastAsia="DengXian"/>
                    <w:color w:val="000000"/>
                    <w:sz w:val="15"/>
                    <w:szCs w:val="15"/>
                  </w:rPr>
                </w:rPrChange>
              </w:rPr>
            </w:pPr>
            <w:ins w:id="290" w:author="Qualcomm_Bin Han" w:date="2024-11-26T10:52:00Z" w16du:dateUtc="2024-11-26T02:52:00Z">
              <w:r w:rsidRPr="0091459B">
                <w:rPr>
                  <w:rFonts w:ascii="Arial" w:eastAsia="DengXian" w:hAnsi="Arial" w:cs="Arial"/>
                  <w:color w:val="000000"/>
                  <w:sz w:val="13"/>
                  <w:szCs w:val="13"/>
                  <w:rPrChange w:id="291" w:author="Qualcomm_Bin Han" w:date="2024-11-26T11:18:00Z" w16du:dateUtc="2024-11-26T03:18:00Z">
                    <w:rPr>
                      <w:rFonts w:eastAsia="DengXian"/>
                      <w:color w:val="000000"/>
                      <w:sz w:val="15"/>
                      <w:szCs w:val="15"/>
                    </w:rPr>
                  </w:rPrChange>
                </w:rPr>
                <w:t>[26.49,14.09]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91459B" w:rsidRDefault="00EB1C1C" w:rsidP="00C5659D">
            <w:pPr>
              <w:jc w:val="center"/>
              <w:rPr>
                <w:ins w:id="292" w:author="Qualcomm_Bin Han" w:date="2024-11-26T10:52:00Z" w16du:dateUtc="2024-11-26T02:52:00Z"/>
                <w:rFonts w:ascii="Arial" w:eastAsia="DengXian" w:hAnsi="Arial" w:cs="Arial"/>
                <w:color w:val="000000"/>
                <w:sz w:val="13"/>
                <w:szCs w:val="13"/>
                <w:rPrChange w:id="293" w:author="Qualcomm_Bin Han" w:date="2024-11-26T11:18:00Z" w16du:dateUtc="2024-11-26T03:18:00Z">
                  <w:rPr>
                    <w:ins w:id="294" w:author="Qualcomm_Bin Han" w:date="2024-11-26T10:52:00Z" w16du:dateUtc="2024-11-26T02:52:00Z"/>
                    <w:rFonts w:eastAsia="DengXian"/>
                    <w:color w:val="000000"/>
                    <w:sz w:val="15"/>
                    <w:szCs w:val="15"/>
                  </w:rPr>
                </w:rPrChange>
              </w:rPr>
            </w:pPr>
            <w:ins w:id="295" w:author="Qualcomm_Bin Han" w:date="2024-11-26T10:52:00Z" w16du:dateUtc="2024-11-26T02:52:00Z">
              <w:r w:rsidRPr="0091459B">
                <w:rPr>
                  <w:rFonts w:ascii="Arial" w:eastAsia="DengXian" w:hAnsi="Arial" w:cs="Arial"/>
                  <w:color w:val="000000"/>
                  <w:sz w:val="13"/>
                  <w:szCs w:val="13"/>
                  <w:rPrChange w:id="296" w:author="Qualcomm_Bin Han" w:date="2024-11-26T11:18:00Z" w16du:dateUtc="2024-11-26T03:18:00Z">
                    <w:rPr>
                      <w:rFonts w:eastAsia="DengXian"/>
                      <w:color w:val="000000"/>
                      <w:sz w:val="15"/>
                      <w:szCs w:val="15"/>
                    </w:rPr>
                  </w:rPrChange>
                </w:rPr>
                <w:t>[165,0] [165,90]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91459B" w:rsidRDefault="00EB1C1C" w:rsidP="00C5659D">
            <w:pPr>
              <w:jc w:val="center"/>
              <w:rPr>
                <w:ins w:id="297" w:author="Qualcomm_Bin Han" w:date="2024-11-26T10:52:00Z" w16du:dateUtc="2024-11-26T02:52:00Z"/>
                <w:rFonts w:ascii="Arial" w:eastAsia="DengXian" w:hAnsi="Arial" w:cs="Arial"/>
                <w:color w:val="000000"/>
                <w:sz w:val="13"/>
                <w:szCs w:val="13"/>
                <w:rPrChange w:id="298" w:author="Qualcomm_Bin Han" w:date="2024-11-26T11:18:00Z" w16du:dateUtc="2024-11-26T03:18:00Z">
                  <w:rPr>
                    <w:ins w:id="299" w:author="Qualcomm_Bin Han" w:date="2024-11-26T10:52:00Z" w16du:dateUtc="2024-11-26T02:52:00Z"/>
                    <w:rFonts w:eastAsia="DengXian"/>
                    <w:color w:val="000000"/>
                    <w:sz w:val="15"/>
                    <w:szCs w:val="15"/>
                  </w:rPr>
                </w:rPrChange>
              </w:rPr>
            </w:pPr>
            <w:ins w:id="300" w:author="Qualcomm_Bin Han" w:date="2024-11-26T10:52:00Z" w16du:dateUtc="2024-11-26T02:52:00Z">
              <w:r w:rsidRPr="0091459B">
                <w:rPr>
                  <w:rFonts w:ascii="Arial" w:eastAsia="DengXian" w:hAnsi="Arial" w:cs="Arial"/>
                  <w:color w:val="000000"/>
                  <w:sz w:val="13"/>
                  <w:szCs w:val="13"/>
                  <w:rPrChange w:id="301" w:author="Qualcomm_Bin Han" w:date="2024-11-26T11:18:00Z" w16du:dateUtc="2024-11-26T03:18:00Z">
                    <w:rPr>
                      <w:rFonts w:eastAsia="DengXian"/>
                      <w:color w:val="000000"/>
                      <w:sz w:val="15"/>
                      <w:szCs w:val="15"/>
                    </w:rPr>
                  </w:rPrChange>
                </w:rPr>
                <w:t>[16.48,26.49]</w:t>
              </w:r>
            </w:ins>
          </w:p>
        </w:tc>
      </w:tr>
      <w:tr w:rsidR="00EB1C1C" w14:paraId="261A1829" w14:textId="77777777" w:rsidTr="00C5659D">
        <w:trPr>
          <w:trHeight w:val="300"/>
          <w:ins w:id="302"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91459B" w:rsidRDefault="00EB1C1C" w:rsidP="00C5659D">
            <w:pPr>
              <w:jc w:val="center"/>
              <w:rPr>
                <w:ins w:id="303" w:author="Qualcomm_Bin Han" w:date="2024-11-26T10:52:00Z" w16du:dateUtc="2024-11-26T02:52:00Z"/>
                <w:rFonts w:ascii="Arial" w:eastAsia="DengXian" w:hAnsi="Arial" w:cs="Arial"/>
                <w:color w:val="000000"/>
                <w:sz w:val="13"/>
                <w:szCs w:val="13"/>
                <w:rPrChange w:id="304" w:author="Qualcomm_Bin Han" w:date="2024-11-26T11:18:00Z" w16du:dateUtc="2024-11-26T03:18:00Z">
                  <w:rPr>
                    <w:ins w:id="305" w:author="Qualcomm_Bin Han" w:date="2024-11-26T10:52:00Z" w16du:dateUtc="2024-11-26T02:52:00Z"/>
                    <w:rFonts w:eastAsia="DengXian"/>
                    <w:color w:val="000000"/>
                    <w:sz w:val="15"/>
                    <w:szCs w:val="15"/>
                  </w:rPr>
                </w:rPrChange>
              </w:rPr>
            </w:pPr>
            <w:ins w:id="306" w:author="Qualcomm_Bin Han" w:date="2024-11-26T10:52:00Z" w16du:dateUtc="2024-11-26T02:52:00Z">
              <w:r w:rsidRPr="0091459B">
                <w:rPr>
                  <w:rFonts w:ascii="Arial" w:eastAsia="DengXian" w:hAnsi="Arial" w:cs="Arial"/>
                  <w:color w:val="000000"/>
                  <w:sz w:val="13"/>
                  <w:szCs w:val="13"/>
                  <w:rPrChange w:id="307" w:author="Qualcomm_Bin Han" w:date="2024-11-26T11:18:00Z" w16du:dateUtc="2024-11-26T03:18:00Z">
                    <w:rPr>
                      <w:rFonts w:eastAsia="DengXian"/>
                      <w:color w:val="000000"/>
                      <w:sz w:val="15"/>
                      <w:szCs w:val="15"/>
                    </w:rPr>
                  </w:rPrChange>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91459B" w:rsidRDefault="00EB1C1C" w:rsidP="00C5659D">
            <w:pPr>
              <w:rPr>
                <w:ins w:id="308" w:author="Qualcomm_Bin Han" w:date="2024-11-26T10:52:00Z" w16du:dateUtc="2024-11-26T02:52:00Z"/>
                <w:rFonts w:ascii="Arial" w:eastAsia="DengXian" w:hAnsi="Arial" w:cs="Arial"/>
                <w:color w:val="000000"/>
                <w:sz w:val="13"/>
                <w:szCs w:val="13"/>
                <w:rPrChange w:id="309" w:author="Qualcomm_Bin Han" w:date="2024-11-26T11:18:00Z" w16du:dateUtc="2024-11-26T03:18:00Z">
                  <w:rPr>
                    <w:ins w:id="310"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91459B" w:rsidRDefault="00EB1C1C" w:rsidP="00C5659D">
            <w:pPr>
              <w:rPr>
                <w:ins w:id="311" w:author="Qualcomm_Bin Han" w:date="2024-11-26T10:52:00Z" w16du:dateUtc="2024-11-26T02:52:00Z"/>
                <w:rFonts w:ascii="Arial" w:eastAsia="DengXian" w:hAnsi="Arial" w:cs="Arial"/>
                <w:color w:val="000000"/>
                <w:sz w:val="13"/>
                <w:szCs w:val="13"/>
                <w:rPrChange w:id="312" w:author="Qualcomm_Bin Han" w:date="2024-11-26T11:18:00Z" w16du:dateUtc="2024-11-26T03:18:00Z">
                  <w:rPr>
                    <w:ins w:id="313"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91459B" w:rsidRDefault="00EB1C1C" w:rsidP="00C5659D">
            <w:pPr>
              <w:rPr>
                <w:ins w:id="314" w:author="Qualcomm_Bin Han" w:date="2024-11-26T10:52:00Z" w16du:dateUtc="2024-11-26T02:52:00Z"/>
                <w:rFonts w:ascii="Arial" w:eastAsia="DengXian" w:hAnsi="Arial" w:cs="Arial"/>
                <w:color w:val="000000"/>
                <w:sz w:val="13"/>
                <w:szCs w:val="13"/>
                <w:rPrChange w:id="315" w:author="Qualcomm_Bin Han" w:date="2024-11-26T11:18:00Z" w16du:dateUtc="2024-11-26T03:18:00Z">
                  <w:rPr>
                    <w:ins w:id="316"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91459B" w:rsidRDefault="00EB1C1C" w:rsidP="00C5659D">
            <w:pPr>
              <w:rPr>
                <w:ins w:id="317" w:author="Qualcomm_Bin Han" w:date="2024-11-26T10:52:00Z" w16du:dateUtc="2024-11-26T02:52:00Z"/>
                <w:rFonts w:ascii="Arial" w:eastAsia="DengXian" w:hAnsi="Arial" w:cs="Arial"/>
                <w:color w:val="000000"/>
                <w:sz w:val="13"/>
                <w:szCs w:val="13"/>
                <w:rPrChange w:id="318" w:author="Qualcomm_Bin Han" w:date="2024-11-26T11:18:00Z" w16du:dateUtc="2024-11-26T03:18:00Z">
                  <w:rPr>
                    <w:ins w:id="319"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91459B" w:rsidRDefault="00EB1C1C" w:rsidP="00C5659D">
            <w:pPr>
              <w:jc w:val="center"/>
              <w:rPr>
                <w:ins w:id="320" w:author="Qualcomm_Bin Han" w:date="2024-11-26T10:52:00Z" w16du:dateUtc="2024-11-26T02:52:00Z"/>
                <w:rFonts w:ascii="Arial" w:eastAsia="DengXian" w:hAnsi="Arial" w:cs="Arial"/>
                <w:color w:val="000000"/>
                <w:sz w:val="13"/>
                <w:szCs w:val="13"/>
                <w:rPrChange w:id="321" w:author="Qualcomm_Bin Han" w:date="2024-11-26T11:18:00Z" w16du:dateUtc="2024-11-26T03:18:00Z">
                  <w:rPr>
                    <w:ins w:id="322" w:author="Qualcomm_Bin Han" w:date="2024-11-26T10:52:00Z" w16du:dateUtc="2024-11-26T02:52:00Z"/>
                    <w:rFonts w:eastAsia="DengXian"/>
                    <w:color w:val="000000"/>
                    <w:sz w:val="15"/>
                    <w:szCs w:val="15"/>
                  </w:rPr>
                </w:rPrChange>
              </w:rPr>
            </w:pPr>
            <w:ins w:id="323" w:author="Qualcomm_Bin Han" w:date="2024-11-26T10:52:00Z" w16du:dateUtc="2024-11-26T02:52:00Z">
              <w:r w:rsidRPr="0091459B">
                <w:rPr>
                  <w:rFonts w:ascii="Arial" w:eastAsia="DengXian" w:hAnsi="Arial" w:cs="Arial"/>
                  <w:color w:val="000000"/>
                  <w:sz w:val="13"/>
                  <w:szCs w:val="13"/>
                  <w:rPrChange w:id="324" w:author="Qualcomm_Bin Han" w:date="2024-11-26T11:18:00Z" w16du:dateUtc="2024-11-26T03:18:00Z">
                    <w:rPr>
                      <w:rFonts w:eastAsia="DengXian"/>
                      <w:color w:val="000000"/>
                      <w:sz w:val="15"/>
                      <w:szCs w:val="15"/>
                    </w:rPr>
                  </w:rPrChange>
                </w:rPr>
                <w:t>[165,90] [345,150]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91459B" w:rsidRDefault="00EB1C1C" w:rsidP="00C5659D">
            <w:pPr>
              <w:jc w:val="center"/>
              <w:rPr>
                <w:ins w:id="325" w:author="Qualcomm_Bin Han" w:date="2024-11-26T10:52:00Z" w16du:dateUtc="2024-11-26T02:52:00Z"/>
                <w:rFonts w:ascii="Arial" w:eastAsia="DengXian" w:hAnsi="Arial" w:cs="Arial"/>
                <w:color w:val="000000"/>
                <w:sz w:val="13"/>
                <w:szCs w:val="13"/>
                <w:rPrChange w:id="326" w:author="Qualcomm_Bin Han" w:date="2024-11-26T11:18:00Z" w16du:dateUtc="2024-11-26T03:18:00Z">
                  <w:rPr>
                    <w:ins w:id="327" w:author="Qualcomm_Bin Han" w:date="2024-11-26T10:52:00Z" w16du:dateUtc="2024-11-26T02:52:00Z"/>
                    <w:rFonts w:eastAsia="DengXian"/>
                    <w:color w:val="000000"/>
                    <w:sz w:val="15"/>
                    <w:szCs w:val="15"/>
                  </w:rPr>
                </w:rPrChange>
              </w:rPr>
            </w:pPr>
            <w:ins w:id="328" w:author="Qualcomm_Bin Han" w:date="2024-11-26T10:52:00Z" w16du:dateUtc="2024-11-26T02:52:00Z">
              <w:r w:rsidRPr="0091459B">
                <w:rPr>
                  <w:rFonts w:ascii="Arial" w:eastAsia="DengXian" w:hAnsi="Arial" w:cs="Arial"/>
                  <w:color w:val="000000"/>
                  <w:sz w:val="13"/>
                  <w:szCs w:val="13"/>
                  <w:rPrChange w:id="329" w:author="Qualcomm_Bin Han" w:date="2024-11-26T11:18:00Z" w16du:dateUtc="2024-11-26T03:18:00Z">
                    <w:rPr>
                      <w:rFonts w:eastAsia="DengXian"/>
                      <w:color w:val="000000"/>
                      <w:sz w:val="15"/>
                      <w:szCs w:val="15"/>
                    </w:rPr>
                  </w:rPrChange>
                </w:rPr>
                <w:t>[26.48,19.16]</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91459B" w:rsidRDefault="00EB1C1C" w:rsidP="00C5659D">
            <w:pPr>
              <w:jc w:val="center"/>
              <w:rPr>
                <w:ins w:id="330" w:author="Qualcomm_Bin Han" w:date="2024-11-26T10:52:00Z" w16du:dateUtc="2024-11-26T02:52:00Z"/>
                <w:rFonts w:ascii="Arial" w:eastAsia="DengXian" w:hAnsi="Arial" w:cs="Arial"/>
                <w:color w:val="000000"/>
                <w:sz w:val="13"/>
                <w:szCs w:val="13"/>
                <w:rPrChange w:id="331" w:author="Qualcomm_Bin Han" w:date="2024-11-26T11:18:00Z" w16du:dateUtc="2024-11-26T03:18:00Z">
                  <w:rPr>
                    <w:ins w:id="332" w:author="Qualcomm_Bin Han" w:date="2024-11-26T10:52:00Z" w16du:dateUtc="2024-11-26T02:52:00Z"/>
                    <w:rFonts w:eastAsia="DengXian"/>
                    <w:color w:val="000000"/>
                    <w:sz w:val="15"/>
                    <w:szCs w:val="15"/>
                  </w:rPr>
                </w:rPrChange>
              </w:rPr>
            </w:pPr>
            <w:ins w:id="333" w:author="Qualcomm_Bin Han" w:date="2024-11-26T10:52:00Z" w16du:dateUtc="2024-11-26T02:52:00Z">
              <w:r w:rsidRPr="0091459B">
                <w:rPr>
                  <w:rFonts w:ascii="Arial" w:eastAsia="DengXian" w:hAnsi="Arial" w:cs="Arial"/>
                  <w:color w:val="000000"/>
                  <w:sz w:val="13"/>
                  <w:szCs w:val="13"/>
                  <w:rPrChange w:id="334" w:author="Qualcomm_Bin Han" w:date="2024-11-26T11:18:00Z" w16du:dateUtc="2024-11-26T03:18:00Z">
                    <w:rPr>
                      <w:rFonts w:eastAsia="DengXian"/>
                      <w:color w:val="000000"/>
                      <w:sz w:val="15"/>
                      <w:szCs w:val="15"/>
                    </w:rPr>
                  </w:rPrChange>
                </w:rPr>
                <w:t>[345,30] [165,90]</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91459B" w:rsidRDefault="00EB1C1C" w:rsidP="00C5659D">
            <w:pPr>
              <w:jc w:val="center"/>
              <w:rPr>
                <w:ins w:id="335" w:author="Qualcomm_Bin Han" w:date="2024-11-26T10:52:00Z" w16du:dateUtc="2024-11-26T02:52:00Z"/>
                <w:rFonts w:ascii="Arial" w:eastAsia="DengXian" w:hAnsi="Arial" w:cs="Arial"/>
                <w:color w:val="000000"/>
                <w:sz w:val="13"/>
                <w:szCs w:val="13"/>
                <w:rPrChange w:id="336" w:author="Qualcomm_Bin Han" w:date="2024-11-26T11:18:00Z" w16du:dateUtc="2024-11-26T03:18:00Z">
                  <w:rPr>
                    <w:ins w:id="337" w:author="Qualcomm_Bin Han" w:date="2024-11-26T10:52:00Z" w16du:dateUtc="2024-11-26T02:52:00Z"/>
                    <w:rFonts w:eastAsia="DengXian"/>
                    <w:color w:val="000000"/>
                    <w:sz w:val="15"/>
                    <w:szCs w:val="15"/>
                  </w:rPr>
                </w:rPrChange>
              </w:rPr>
            </w:pPr>
            <w:ins w:id="338" w:author="Qualcomm_Bin Han" w:date="2024-11-26T10:52:00Z" w16du:dateUtc="2024-11-26T02:52:00Z">
              <w:r w:rsidRPr="0091459B">
                <w:rPr>
                  <w:rFonts w:ascii="Arial" w:eastAsia="DengXian" w:hAnsi="Arial" w:cs="Arial"/>
                  <w:color w:val="000000"/>
                  <w:sz w:val="13"/>
                  <w:szCs w:val="13"/>
                  <w:rPrChange w:id="339" w:author="Qualcomm_Bin Han" w:date="2024-11-26T11:18:00Z" w16du:dateUtc="2024-11-26T03:18:00Z">
                    <w:rPr>
                      <w:rFonts w:eastAsia="DengXian"/>
                      <w:color w:val="000000"/>
                      <w:sz w:val="15"/>
                      <w:szCs w:val="15"/>
                    </w:rPr>
                  </w:rPrChange>
                </w:rPr>
                <w:t>[17.84,26.49]</w:t>
              </w:r>
            </w:ins>
          </w:p>
        </w:tc>
      </w:tr>
      <w:tr w:rsidR="00EB1C1C" w14:paraId="55318414" w14:textId="77777777" w:rsidTr="00C5659D">
        <w:trPr>
          <w:trHeight w:val="300"/>
          <w:ins w:id="340"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91459B" w:rsidRDefault="00EB1C1C" w:rsidP="00C5659D">
            <w:pPr>
              <w:jc w:val="center"/>
              <w:rPr>
                <w:ins w:id="341" w:author="Qualcomm_Bin Han" w:date="2024-11-26T10:52:00Z" w16du:dateUtc="2024-11-26T02:52:00Z"/>
                <w:rFonts w:ascii="Arial" w:eastAsia="DengXian" w:hAnsi="Arial" w:cs="Arial"/>
                <w:color w:val="000000"/>
                <w:sz w:val="13"/>
                <w:szCs w:val="13"/>
                <w:rPrChange w:id="342" w:author="Qualcomm_Bin Han" w:date="2024-11-26T11:18:00Z" w16du:dateUtc="2024-11-26T03:18:00Z">
                  <w:rPr>
                    <w:ins w:id="343" w:author="Qualcomm_Bin Han" w:date="2024-11-26T10:52:00Z" w16du:dateUtc="2024-11-26T02:52:00Z"/>
                    <w:rFonts w:eastAsia="DengXian"/>
                    <w:color w:val="000000"/>
                    <w:sz w:val="15"/>
                    <w:szCs w:val="15"/>
                  </w:rPr>
                </w:rPrChange>
              </w:rPr>
            </w:pPr>
            <w:ins w:id="344" w:author="Qualcomm_Bin Han" w:date="2024-11-26T10:52:00Z" w16du:dateUtc="2024-11-26T02:52:00Z">
              <w:r w:rsidRPr="0091459B">
                <w:rPr>
                  <w:rFonts w:ascii="Arial" w:eastAsia="DengXian" w:hAnsi="Arial" w:cs="Arial"/>
                  <w:color w:val="000000"/>
                  <w:sz w:val="13"/>
                  <w:szCs w:val="13"/>
                  <w:rPrChange w:id="345" w:author="Qualcomm_Bin Han" w:date="2024-11-26T11:18:00Z" w16du:dateUtc="2024-11-26T03:18:00Z">
                    <w:rPr>
                      <w:rFonts w:eastAsia="DengXian"/>
                      <w:color w:val="000000"/>
                      <w:sz w:val="15"/>
                      <w:szCs w:val="15"/>
                    </w:rPr>
                  </w:rPrChange>
                </w:rPr>
                <w:t>150°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91459B" w:rsidRDefault="00EB1C1C" w:rsidP="00C5659D">
            <w:pPr>
              <w:rPr>
                <w:ins w:id="346" w:author="Qualcomm_Bin Han" w:date="2024-11-26T10:52:00Z" w16du:dateUtc="2024-11-26T02:52:00Z"/>
                <w:rFonts w:ascii="Arial" w:eastAsia="DengXian" w:hAnsi="Arial" w:cs="Arial"/>
                <w:color w:val="000000"/>
                <w:sz w:val="13"/>
                <w:szCs w:val="13"/>
                <w:rPrChange w:id="347" w:author="Qualcomm_Bin Han" w:date="2024-11-26T11:18:00Z" w16du:dateUtc="2024-11-26T03:18:00Z">
                  <w:rPr>
                    <w:ins w:id="348"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91459B" w:rsidRDefault="00EB1C1C" w:rsidP="00C5659D">
            <w:pPr>
              <w:rPr>
                <w:ins w:id="349" w:author="Qualcomm_Bin Han" w:date="2024-11-26T10:52:00Z" w16du:dateUtc="2024-11-26T02:52:00Z"/>
                <w:rFonts w:ascii="Arial" w:eastAsia="DengXian" w:hAnsi="Arial" w:cs="Arial"/>
                <w:color w:val="000000"/>
                <w:sz w:val="13"/>
                <w:szCs w:val="13"/>
                <w:rPrChange w:id="350" w:author="Qualcomm_Bin Han" w:date="2024-11-26T11:18:00Z" w16du:dateUtc="2024-11-26T03:18:00Z">
                  <w:rPr>
                    <w:ins w:id="351"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91459B" w:rsidRDefault="00EB1C1C" w:rsidP="00C5659D">
            <w:pPr>
              <w:rPr>
                <w:ins w:id="352" w:author="Qualcomm_Bin Han" w:date="2024-11-26T10:52:00Z" w16du:dateUtc="2024-11-26T02:52:00Z"/>
                <w:rFonts w:ascii="Arial" w:eastAsia="DengXian" w:hAnsi="Arial" w:cs="Arial"/>
                <w:color w:val="000000"/>
                <w:sz w:val="13"/>
                <w:szCs w:val="13"/>
                <w:rPrChange w:id="353" w:author="Qualcomm_Bin Han" w:date="2024-11-26T11:18:00Z" w16du:dateUtc="2024-11-26T03:18:00Z">
                  <w:rPr>
                    <w:ins w:id="354"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91459B" w:rsidRDefault="00EB1C1C" w:rsidP="00C5659D">
            <w:pPr>
              <w:rPr>
                <w:ins w:id="355" w:author="Qualcomm_Bin Han" w:date="2024-11-26T10:52:00Z" w16du:dateUtc="2024-11-26T02:52:00Z"/>
                <w:rFonts w:ascii="Arial" w:eastAsia="DengXian" w:hAnsi="Arial" w:cs="Arial"/>
                <w:color w:val="000000"/>
                <w:sz w:val="13"/>
                <w:szCs w:val="13"/>
                <w:rPrChange w:id="356" w:author="Qualcomm_Bin Han" w:date="2024-11-26T11:18:00Z" w16du:dateUtc="2024-11-26T03:18:00Z">
                  <w:rPr>
                    <w:ins w:id="357"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91459B" w:rsidRDefault="00EB1C1C" w:rsidP="00C5659D">
            <w:pPr>
              <w:jc w:val="center"/>
              <w:rPr>
                <w:ins w:id="358" w:author="Qualcomm_Bin Han" w:date="2024-11-26T10:52:00Z" w16du:dateUtc="2024-11-26T02:52:00Z"/>
                <w:rFonts w:ascii="Arial" w:eastAsia="DengXian" w:hAnsi="Arial" w:cs="Arial"/>
                <w:color w:val="000000"/>
                <w:sz w:val="13"/>
                <w:szCs w:val="13"/>
                <w:rPrChange w:id="359" w:author="Qualcomm_Bin Han" w:date="2024-11-26T11:18:00Z" w16du:dateUtc="2024-11-26T03:18:00Z">
                  <w:rPr>
                    <w:ins w:id="360" w:author="Qualcomm_Bin Han" w:date="2024-11-26T10:52:00Z" w16du:dateUtc="2024-11-26T02:52:00Z"/>
                    <w:rFonts w:eastAsia="DengXian"/>
                    <w:color w:val="000000"/>
                    <w:sz w:val="15"/>
                    <w:szCs w:val="15"/>
                  </w:rPr>
                </w:rPrChange>
              </w:rPr>
            </w:pPr>
            <w:ins w:id="361" w:author="Qualcomm_Bin Han" w:date="2024-11-26T10:52:00Z" w16du:dateUtc="2024-11-26T02:52:00Z">
              <w:r w:rsidRPr="0091459B">
                <w:rPr>
                  <w:rFonts w:ascii="Arial" w:eastAsia="DengXian" w:hAnsi="Arial" w:cs="Arial"/>
                  <w:color w:val="000000"/>
                  <w:sz w:val="13"/>
                  <w:szCs w:val="13"/>
                  <w:rPrChange w:id="362" w:author="Qualcomm_Bin Han" w:date="2024-11-26T11:18:00Z" w16du:dateUtc="2024-11-26T03:18:00Z">
                    <w:rPr>
                      <w:rFonts w:eastAsia="DengXian"/>
                      <w:color w:val="000000"/>
                      <w:sz w:val="15"/>
                      <w:szCs w:val="15"/>
                    </w:rPr>
                  </w:rPrChange>
                </w:rPr>
                <w:t>[165,90] [345,120]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91459B" w:rsidRDefault="00EB1C1C" w:rsidP="00C5659D">
            <w:pPr>
              <w:jc w:val="center"/>
              <w:rPr>
                <w:ins w:id="363" w:author="Qualcomm_Bin Han" w:date="2024-11-26T10:52:00Z" w16du:dateUtc="2024-11-26T02:52:00Z"/>
                <w:rFonts w:ascii="Arial" w:eastAsia="DengXian" w:hAnsi="Arial" w:cs="Arial"/>
                <w:color w:val="000000"/>
                <w:sz w:val="13"/>
                <w:szCs w:val="13"/>
                <w:rPrChange w:id="364" w:author="Qualcomm_Bin Han" w:date="2024-11-26T11:18:00Z" w16du:dateUtc="2024-11-26T03:18:00Z">
                  <w:rPr>
                    <w:ins w:id="365" w:author="Qualcomm_Bin Han" w:date="2024-11-26T10:52:00Z" w16du:dateUtc="2024-11-26T02:52:00Z"/>
                    <w:rFonts w:eastAsia="DengXian"/>
                    <w:color w:val="000000"/>
                    <w:sz w:val="15"/>
                    <w:szCs w:val="15"/>
                  </w:rPr>
                </w:rPrChange>
              </w:rPr>
            </w:pPr>
            <w:ins w:id="366" w:author="Qualcomm_Bin Han" w:date="2024-11-26T10:52:00Z" w16du:dateUtc="2024-11-26T02:52:00Z">
              <w:r w:rsidRPr="0091459B">
                <w:rPr>
                  <w:rFonts w:ascii="Arial" w:eastAsia="DengXian" w:hAnsi="Arial" w:cs="Arial"/>
                  <w:color w:val="000000"/>
                  <w:sz w:val="13"/>
                  <w:szCs w:val="13"/>
                  <w:rPrChange w:id="367" w:author="Qualcomm_Bin Han" w:date="2024-11-26T11:18:00Z" w16du:dateUtc="2024-11-26T03:18:00Z">
                    <w:rPr>
                      <w:rFonts w:eastAsia="DengXian"/>
                      <w:color w:val="000000"/>
                      <w:sz w:val="15"/>
                      <w:szCs w:val="15"/>
                    </w:rPr>
                  </w:rPrChange>
                </w:rPr>
                <w:t>[26.49,23.64]</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91459B" w:rsidRDefault="00EB1C1C" w:rsidP="00C5659D">
            <w:pPr>
              <w:jc w:val="center"/>
              <w:rPr>
                <w:ins w:id="368" w:author="Qualcomm_Bin Han" w:date="2024-11-26T10:52:00Z" w16du:dateUtc="2024-11-26T02:52:00Z"/>
                <w:rFonts w:ascii="Arial" w:eastAsia="DengXian" w:hAnsi="Arial" w:cs="Arial"/>
                <w:color w:val="000000"/>
                <w:sz w:val="13"/>
                <w:szCs w:val="13"/>
                <w:rPrChange w:id="369" w:author="Qualcomm_Bin Han" w:date="2024-11-26T11:18:00Z" w16du:dateUtc="2024-11-26T03:18:00Z">
                  <w:rPr>
                    <w:ins w:id="370" w:author="Qualcomm_Bin Han" w:date="2024-11-26T10:52:00Z" w16du:dateUtc="2024-11-26T02:52:00Z"/>
                    <w:rFonts w:eastAsia="DengXian"/>
                    <w:color w:val="000000"/>
                    <w:sz w:val="15"/>
                    <w:szCs w:val="15"/>
                  </w:rPr>
                </w:rPrChange>
              </w:rPr>
            </w:pPr>
            <w:ins w:id="371" w:author="Qualcomm_Bin Han" w:date="2024-11-26T10:52:00Z" w16du:dateUtc="2024-11-26T02:52:00Z">
              <w:r w:rsidRPr="0091459B">
                <w:rPr>
                  <w:rFonts w:ascii="Arial" w:eastAsia="DengXian" w:hAnsi="Arial" w:cs="Arial"/>
                  <w:color w:val="000000"/>
                  <w:sz w:val="13"/>
                  <w:szCs w:val="13"/>
                  <w:rPrChange w:id="372" w:author="Qualcomm_Bin Han" w:date="2024-11-26T11:18:00Z" w16du:dateUtc="2024-11-26T03:18:00Z">
                    <w:rPr>
                      <w:rFonts w:eastAsia="DengXian"/>
                      <w:color w:val="000000"/>
                      <w:sz w:val="15"/>
                      <w:szCs w:val="15"/>
                    </w:rPr>
                  </w:rPrChange>
                </w:rPr>
                <w:t>[345,60] [165,90]</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91459B" w:rsidRDefault="00EB1C1C" w:rsidP="00C5659D">
            <w:pPr>
              <w:jc w:val="center"/>
              <w:rPr>
                <w:ins w:id="373" w:author="Qualcomm_Bin Han" w:date="2024-11-26T10:52:00Z" w16du:dateUtc="2024-11-26T02:52:00Z"/>
                <w:rFonts w:ascii="Arial" w:eastAsia="DengXian" w:hAnsi="Arial" w:cs="Arial"/>
                <w:color w:val="000000"/>
                <w:sz w:val="13"/>
                <w:szCs w:val="13"/>
                <w:rPrChange w:id="374" w:author="Qualcomm_Bin Han" w:date="2024-11-26T11:18:00Z" w16du:dateUtc="2024-11-26T03:18:00Z">
                  <w:rPr>
                    <w:ins w:id="375" w:author="Qualcomm_Bin Han" w:date="2024-11-26T10:52:00Z" w16du:dateUtc="2024-11-26T02:52:00Z"/>
                    <w:rFonts w:eastAsia="DengXian"/>
                    <w:color w:val="000000"/>
                    <w:sz w:val="15"/>
                    <w:szCs w:val="15"/>
                  </w:rPr>
                </w:rPrChange>
              </w:rPr>
            </w:pPr>
            <w:ins w:id="376" w:author="Qualcomm_Bin Han" w:date="2024-11-26T10:52:00Z" w16du:dateUtc="2024-11-26T02:52:00Z">
              <w:r w:rsidRPr="0091459B">
                <w:rPr>
                  <w:rFonts w:ascii="Arial" w:eastAsia="DengXian" w:hAnsi="Arial" w:cs="Arial"/>
                  <w:color w:val="000000"/>
                  <w:sz w:val="13"/>
                  <w:szCs w:val="13"/>
                  <w:rPrChange w:id="377" w:author="Qualcomm_Bin Han" w:date="2024-11-26T11:18:00Z" w16du:dateUtc="2024-11-26T03:18:00Z">
                    <w:rPr>
                      <w:rFonts w:eastAsia="DengXian"/>
                      <w:color w:val="000000"/>
                      <w:sz w:val="15"/>
                      <w:szCs w:val="15"/>
                    </w:rPr>
                  </w:rPrChange>
                </w:rPr>
                <w:t>[23.00,23.49]</w:t>
              </w:r>
            </w:ins>
          </w:p>
        </w:tc>
      </w:tr>
    </w:tbl>
    <w:p w14:paraId="67A4D74B" w14:textId="77777777" w:rsidR="00EB1C1C" w:rsidRDefault="00EB1C1C" w:rsidP="00EB1C1C">
      <w:pPr>
        <w:rPr>
          <w:ins w:id="378" w:author="Qualcomm_Bin Han" w:date="2024-11-26T10:52:00Z" w16du:dateUtc="2024-11-26T02:52:00Z"/>
        </w:rPr>
      </w:pPr>
      <w:ins w:id="379" w:author="Qualcomm_Bin Han" w:date="2024-11-26T10:52:00Z" w16du:dateUtc="2024-11-26T02:52: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ins w:id="380"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91459B" w:rsidRDefault="00EB1C1C" w:rsidP="00C5659D">
            <w:pPr>
              <w:rPr>
                <w:ins w:id="381" w:author="Qualcomm_Bin Han" w:date="2024-11-26T10:52:00Z" w16du:dateUtc="2024-11-26T02:52:00Z"/>
                <w:rFonts w:ascii="Arial" w:eastAsia="DengXian" w:hAnsi="Arial" w:cs="Arial"/>
                <w:color w:val="000000"/>
                <w:sz w:val="13"/>
                <w:szCs w:val="13"/>
                <w:rPrChange w:id="382" w:author="Qualcomm_Bin Han" w:date="2024-11-26T11:18:00Z" w16du:dateUtc="2024-11-26T03:18:00Z">
                  <w:rPr>
                    <w:ins w:id="383" w:author="Qualcomm_Bin Han" w:date="2024-11-26T10:52:00Z" w16du:dateUtc="2024-11-26T02:52:00Z"/>
                    <w:rFonts w:eastAsia="DengXian"/>
                    <w:color w:val="000000"/>
                    <w:sz w:val="15"/>
                    <w:szCs w:val="15"/>
                  </w:rPr>
                </w:rPrChange>
              </w:rPr>
            </w:pPr>
            <w:ins w:id="384" w:author="Qualcomm_Bin Han" w:date="2024-11-26T10:52:00Z" w16du:dateUtc="2024-11-26T02:52:00Z">
              <w:r w:rsidRPr="0091459B">
                <w:rPr>
                  <w:rFonts w:ascii="Arial" w:eastAsia="DengXian" w:hAnsi="Arial" w:cs="Arial"/>
                  <w:color w:val="000000"/>
                  <w:sz w:val="13"/>
                  <w:szCs w:val="13"/>
                  <w:rPrChange w:id="385" w:author="Qualcomm_Bin Han" w:date="2024-11-26T11:18:00Z" w16du:dateUtc="2024-11-26T03:18:00Z">
                    <w:rPr>
                      <w:rFonts w:eastAsia="DengXian"/>
                      <w:color w:val="000000"/>
                      <w:sz w:val="15"/>
                      <w:szCs w:val="15"/>
                    </w:rPr>
                  </w:rPrChange>
                </w:rPr>
                <w:lastRenderedPageBreak/>
                <w:t>Orientation#2</w:t>
              </w:r>
              <w:r w:rsidRPr="0091459B">
                <w:rPr>
                  <w:rFonts w:ascii="Arial" w:eastAsia="DengXian" w:hAnsi="Arial" w:cs="Arial"/>
                  <w:color w:val="000000"/>
                  <w:sz w:val="13"/>
                  <w:szCs w:val="13"/>
                  <w:rPrChange w:id="386" w:author="Qualcomm_Bin Han" w:date="2024-11-26T11:18:00Z" w16du:dateUtc="2024-11-26T03:18:00Z">
                    <w:rPr>
                      <w:rFonts w:eastAsia="DengXian"/>
                      <w:color w:val="000000"/>
                      <w:sz w:val="15"/>
                      <w:szCs w:val="15"/>
                    </w:rPr>
                  </w:rPrChange>
                </w:rPr>
                <w:br/>
              </w:r>
              <w:proofErr w:type="spellStart"/>
              <w:r w:rsidRPr="0091459B">
                <w:rPr>
                  <w:rFonts w:ascii="Arial" w:eastAsia="DengXian" w:hAnsi="Arial" w:cs="Arial"/>
                  <w:color w:val="000000"/>
                  <w:sz w:val="13"/>
                  <w:szCs w:val="13"/>
                  <w:rPrChange w:id="387"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388" w:author="Qualcomm_Bin Han" w:date="2024-11-26T11:18:00Z" w16du:dateUtc="2024-11-26T03:18:00Z">
                    <w:rPr>
                      <w:rFonts w:eastAsia="DengXian"/>
                      <w:color w:val="000000"/>
                      <w:sz w:val="15"/>
                      <w:szCs w:val="15"/>
                    </w:rPr>
                  </w:rPrChange>
                </w:rPr>
                <w:t xml:space="preserve"> offset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91459B" w:rsidRDefault="00EB1C1C" w:rsidP="00C5659D">
            <w:pPr>
              <w:rPr>
                <w:ins w:id="389" w:author="Qualcomm_Bin Han" w:date="2024-11-26T10:52:00Z" w16du:dateUtc="2024-11-26T02:52:00Z"/>
                <w:rFonts w:ascii="Arial" w:eastAsia="DengXian" w:hAnsi="Arial" w:cs="Arial"/>
                <w:color w:val="000000"/>
                <w:sz w:val="13"/>
                <w:szCs w:val="13"/>
                <w:rPrChange w:id="390" w:author="Qualcomm_Bin Han" w:date="2024-11-26T11:18:00Z" w16du:dateUtc="2024-11-26T03:18:00Z">
                  <w:rPr>
                    <w:ins w:id="391" w:author="Qualcomm_Bin Han" w:date="2024-11-26T10:52:00Z" w16du:dateUtc="2024-11-26T02:52:00Z"/>
                    <w:rFonts w:eastAsia="DengXian"/>
                    <w:color w:val="000000"/>
                    <w:sz w:val="15"/>
                    <w:szCs w:val="15"/>
                  </w:rPr>
                </w:rPrChange>
              </w:rPr>
            </w:pPr>
            <w:ins w:id="392" w:author="Qualcomm_Bin Han" w:date="2024-11-26T10:52:00Z" w16du:dateUtc="2024-11-26T02:52:00Z">
              <w:r w:rsidRPr="0091459B">
                <w:rPr>
                  <w:rFonts w:ascii="Arial" w:eastAsia="DengXian" w:hAnsi="Arial" w:cs="Arial"/>
                  <w:color w:val="000000"/>
                  <w:sz w:val="13"/>
                  <w:szCs w:val="13"/>
                  <w:rPrChange w:id="393" w:author="Qualcomm_Bin Han" w:date="2024-11-26T11:18:00Z" w16du:dateUtc="2024-11-26T03:18:00Z">
                    <w:rPr>
                      <w:rFonts w:eastAsia="DengXian"/>
                      <w:color w:val="000000"/>
                      <w:sz w:val="15"/>
                      <w:szCs w:val="15"/>
                    </w:rPr>
                  </w:rPrChange>
                </w:rPr>
                <w:t xml:space="preserve">panel#1 peak angle </w:t>
              </w:r>
              <w:r w:rsidRPr="0091459B">
                <w:rPr>
                  <w:rFonts w:ascii="Arial" w:eastAsia="DengXian" w:hAnsi="Arial" w:cs="Arial"/>
                  <w:color w:val="000000"/>
                  <w:sz w:val="13"/>
                  <w:szCs w:val="13"/>
                  <w:rPrChange w:id="394" w:author="Qualcomm_Bin Han" w:date="2024-11-26T11:18:00Z" w16du:dateUtc="2024-11-26T03:18:00Z">
                    <w:rPr>
                      <w:rFonts w:eastAsia="DengXian"/>
                      <w:color w:val="000000"/>
                      <w:sz w:val="15"/>
                      <w:szCs w:val="15"/>
                    </w:rPr>
                  </w:rPrChange>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91459B" w:rsidRDefault="00EB1C1C" w:rsidP="00C5659D">
            <w:pPr>
              <w:rPr>
                <w:ins w:id="395" w:author="Qualcomm_Bin Han" w:date="2024-11-26T10:52:00Z" w16du:dateUtc="2024-11-26T02:52:00Z"/>
                <w:rFonts w:ascii="Arial" w:eastAsia="DengXian" w:hAnsi="Arial" w:cs="Arial"/>
                <w:color w:val="000000"/>
                <w:sz w:val="13"/>
                <w:szCs w:val="13"/>
                <w:rPrChange w:id="396" w:author="Qualcomm_Bin Han" w:date="2024-11-26T11:18:00Z" w16du:dateUtc="2024-11-26T03:18:00Z">
                  <w:rPr>
                    <w:ins w:id="397" w:author="Qualcomm_Bin Han" w:date="2024-11-26T10:52:00Z" w16du:dateUtc="2024-11-26T02:52:00Z"/>
                    <w:rFonts w:eastAsia="DengXian"/>
                    <w:color w:val="000000"/>
                    <w:sz w:val="15"/>
                    <w:szCs w:val="15"/>
                  </w:rPr>
                </w:rPrChange>
              </w:rPr>
            </w:pPr>
            <w:ins w:id="398" w:author="Qualcomm_Bin Han" w:date="2024-11-26T10:52:00Z" w16du:dateUtc="2024-11-26T02:52:00Z">
              <w:r w:rsidRPr="0091459B">
                <w:rPr>
                  <w:rFonts w:ascii="Arial" w:eastAsia="DengXian" w:hAnsi="Arial" w:cs="Arial"/>
                  <w:color w:val="000000"/>
                  <w:sz w:val="13"/>
                  <w:szCs w:val="13"/>
                  <w:rPrChange w:id="399" w:author="Qualcomm_Bin Han" w:date="2024-11-26T11:18:00Z" w16du:dateUtc="2024-11-26T03:18:00Z">
                    <w:rPr>
                      <w:rFonts w:eastAsia="DengXian"/>
                      <w:color w:val="000000"/>
                      <w:sz w:val="15"/>
                      <w:szCs w:val="15"/>
                    </w:rPr>
                  </w:rPrChange>
                </w:rPr>
                <w:t>panel#1 peak EIRP</w:t>
              </w:r>
              <w:r w:rsidRPr="0091459B">
                <w:rPr>
                  <w:rFonts w:ascii="Arial" w:eastAsia="DengXian" w:hAnsi="Arial" w:cs="Arial"/>
                  <w:color w:val="000000"/>
                  <w:sz w:val="13"/>
                  <w:szCs w:val="13"/>
                  <w:rPrChange w:id="400" w:author="Qualcomm_Bin Han" w:date="2024-11-26T11:18:00Z" w16du:dateUtc="2024-11-26T03:18:00Z">
                    <w:rPr>
                      <w:rFonts w:eastAsia="DengXian"/>
                      <w:color w:val="000000"/>
                      <w:sz w:val="15"/>
                      <w:szCs w:val="15"/>
                    </w:rPr>
                  </w:rPrChange>
                </w:rPr>
                <w:br/>
                <w:t xml:space="preserve"> /dBm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91459B" w:rsidRDefault="00EB1C1C" w:rsidP="00C5659D">
            <w:pPr>
              <w:rPr>
                <w:ins w:id="401" w:author="Qualcomm_Bin Han" w:date="2024-11-26T10:52:00Z" w16du:dateUtc="2024-11-26T02:52:00Z"/>
                <w:rFonts w:ascii="Arial" w:eastAsia="DengXian" w:hAnsi="Arial" w:cs="Arial"/>
                <w:color w:val="000000"/>
                <w:sz w:val="13"/>
                <w:szCs w:val="13"/>
                <w:rPrChange w:id="402" w:author="Qualcomm_Bin Han" w:date="2024-11-26T11:18:00Z" w16du:dateUtc="2024-11-26T03:18:00Z">
                  <w:rPr>
                    <w:ins w:id="403" w:author="Qualcomm_Bin Han" w:date="2024-11-26T10:52:00Z" w16du:dateUtc="2024-11-26T02:52:00Z"/>
                    <w:rFonts w:eastAsia="DengXian"/>
                    <w:color w:val="000000"/>
                    <w:sz w:val="15"/>
                    <w:szCs w:val="15"/>
                  </w:rPr>
                </w:rPrChange>
              </w:rPr>
            </w:pPr>
            <w:ins w:id="404" w:author="Qualcomm_Bin Han" w:date="2024-11-26T10:52:00Z" w16du:dateUtc="2024-11-26T02:52:00Z">
              <w:r w:rsidRPr="0091459B">
                <w:rPr>
                  <w:rFonts w:ascii="Arial" w:eastAsia="DengXian" w:hAnsi="Arial" w:cs="Arial"/>
                  <w:color w:val="000000"/>
                  <w:sz w:val="13"/>
                  <w:szCs w:val="13"/>
                  <w:rPrChange w:id="405" w:author="Qualcomm_Bin Han" w:date="2024-11-26T11:18:00Z" w16du:dateUtc="2024-11-26T03:18:00Z">
                    <w:rPr>
                      <w:rFonts w:eastAsia="DengXian"/>
                      <w:color w:val="000000"/>
                      <w:sz w:val="15"/>
                      <w:szCs w:val="15"/>
                    </w:rPr>
                  </w:rPrChange>
                </w:rPr>
                <w:t xml:space="preserve">panel#2 peak angle </w:t>
              </w:r>
              <w:r w:rsidRPr="0091459B">
                <w:rPr>
                  <w:rFonts w:ascii="Arial" w:eastAsia="DengXian" w:hAnsi="Arial" w:cs="Arial"/>
                  <w:color w:val="000000"/>
                  <w:sz w:val="13"/>
                  <w:szCs w:val="13"/>
                  <w:rPrChange w:id="406" w:author="Qualcomm_Bin Han" w:date="2024-11-26T11:18:00Z" w16du:dateUtc="2024-11-26T03:18:00Z">
                    <w:rPr>
                      <w:rFonts w:eastAsia="DengXian"/>
                      <w:color w:val="000000"/>
                      <w:sz w:val="15"/>
                      <w:szCs w:val="15"/>
                    </w:rPr>
                  </w:rPrChange>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91459B" w:rsidRDefault="00EB1C1C" w:rsidP="00C5659D">
            <w:pPr>
              <w:rPr>
                <w:ins w:id="407" w:author="Qualcomm_Bin Han" w:date="2024-11-26T10:52:00Z" w16du:dateUtc="2024-11-26T02:52:00Z"/>
                <w:rFonts w:ascii="Arial" w:eastAsia="DengXian" w:hAnsi="Arial" w:cs="Arial"/>
                <w:color w:val="000000"/>
                <w:sz w:val="13"/>
                <w:szCs w:val="13"/>
                <w:rPrChange w:id="408" w:author="Qualcomm_Bin Han" w:date="2024-11-26T11:18:00Z" w16du:dateUtc="2024-11-26T03:18:00Z">
                  <w:rPr>
                    <w:ins w:id="409" w:author="Qualcomm_Bin Han" w:date="2024-11-26T10:52:00Z" w16du:dateUtc="2024-11-26T02:52:00Z"/>
                    <w:rFonts w:eastAsia="DengXian"/>
                    <w:color w:val="000000"/>
                    <w:sz w:val="15"/>
                    <w:szCs w:val="15"/>
                  </w:rPr>
                </w:rPrChange>
              </w:rPr>
            </w:pPr>
            <w:ins w:id="410" w:author="Qualcomm_Bin Han" w:date="2024-11-26T10:52:00Z" w16du:dateUtc="2024-11-26T02:52:00Z">
              <w:r w:rsidRPr="0091459B">
                <w:rPr>
                  <w:rFonts w:ascii="Arial" w:eastAsia="DengXian" w:hAnsi="Arial" w:cs="Arial"/>
                  <w:color w:val="000000"/>
                  <w:sz w:val="13"/>
                  <w:szCs w:val="13"/>
                  <w:rPrChange w:id="411" w:author="Qualcomm_Bin Han" w:date="2024-11-26T11:18:00Z" w16du:dateUtc="2024-11-26T03:18:00Z">
                    <w:rPr>
                      <w:rFonts w:eastAsia="DengXian"/>
                      <w:color w:val="000000"/>
                      <w:sz w:val="15"/>
                      <w:szCs w:val="15"/>
                    </w:rPr>
                  </w:rPrChange>
                </w:rPr>
                <w:t>panel#2 peak EIRP</w:t>
              </w:r>
              <w:r w:rsidRPr="0091459B">
                <w:rPr>
                  <w:rFonts w:ascii="Arial" w:eastAsia="DengXian" w:hAnsi="Arial" w:cs="Arial"/>
                  <w:color w:val="000000"/>
                  <w:sz w:val="13"/>
                  <w:szCs w:val="13"/>
                  <w:rPrChange w:id="412" w:author="Qualcomm_Bin Han" w:date="2024-11-26T11:18:00Z" w16du:dateUtc="2024-11-26T03:18:00Z">
                    <w:rPr>
                      <w:rFonts w:eastAsia="DengXian"/>
                      <w:color w:val="000000"/>
                      <w:sz w:val="15"/>
                      <w:szCs w:val="15"/>
                    </w:rPr>
                  </w:rPrChange>
                </w:rPr>
                <w:br/>
                <w:t>/dBm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91459B" w:rsidRDefault="00EB1C1C" w:rsidP="00C5659D">
            <w:pPr>
              <w:rPr>
                <w:ins w:id="413" w:author="Qualcomm_Bin Han" w:date="2024-11-26T10:52:00Z" w16du:dateUtc="2024-11-26T02:52:00Z"/>
                <w:rFonts w:ascii="Arial" w:eastAsia="DengXian" w:hAnsi="Arial" w:cs="Arial"/>
                <w:color w:val="000000"/>
                <w:sz w:val="13"/>
                <w:szCs w:val="13"/>
                <w:rPrChange w:id="414" w:author="Qualcomm_Bin Han" w:date="2024-11-26T11:18:00Z" w16du:dateUtc="2024-11-26T03:18:00Z">
                  <w:rPr>
                    <w:ins w:id="415" w:author="Qualcomm_Bin Han" w:date="2024-11-26T10:52:00Z" w16du:dateUtc="2024-11-26T02:52:00Z"/>
                    <w:rFonts w:eastAsia="DengXian"/>
                    <w:color w:val="000000"/>
                    <w:sz w:val="15"/>
                    <w:szCs w:val="15"/>
                  </w:rPr>
                </w:rPrChange>
              </w:rPr>
            </w:pPr>
            <w:proofErr w:type="spellStart"/>
            <w:ins w:id="416" w:author="Qualcomm_Bin Han" w:date="2024-11-26T10:52:00Z" w16du:dateUtc="2024-11-26T02:52:00Z">
              <w:r w:rsidRPr="0091459B">
                <w:rPr>
                  <w:rFonts w:ascii="Arial" w:eastAsia="DengXian" w:hAnsi="Arial" w:cs="Arial"/>
                  <w:color w:val="000000"/>
                  <w:sz w:val="13"/>
                  <w:szCs w:val="13"/>
                  <w:rPrChange w:id="417"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418" w:author="Qualcomm_Bin Han" w:date="2024-11-26T11:18:00Z" w16du:dateUtc="2024-11-26T03:18:00Z">
                    <w:rPr>
                      <w:rFonts w:eastAsia="DengXian"/>
                      <w:color w:val="000000"/>
                      <w:sz w:val="15"/>
                      <w:szCs w:val="15"/>
                    </w:rPr>
                  </w:rPrChange>
                </w:rPr>
                <w:t xml:space="preserve"> pair when AoA1 EIRP is maximum</w:t>
              </w:r>
              <w:r w:rsidRPr="0091459B">
                <w:rPr>
                  <w:rFonts w:ascii="Arial" w:eastAsia="DengXian" w:hAnsi="Arial" w:cs="Arial"/>
                  <w:color w:val="000000"/>
                  <w:sz w:val="13"/>
                  <w:szCs w:val="13"/>
                  <w:rPrChange w:id="419" w:author="Qualcomm_Bin Han" w:date="2024-11-26T11:18:00Z" w16du:dateUtc="2024-11-26T03:18:00Z">
                    <w:rPr>
                      <w:rFonts w:eastAsia="DengXian"/>
                      <w:color w:val="000000"/>
                      <w:sz w:val="15"/>
                      <w:szCs w:val="15"/>
                    </w:rPr>
                  </w:rPrChange>
                </w:rPr>
                <w:br/>
                <w:t>[</w:t>
              </w:r>
              <w:r w:rsidRPr="0091459B">
                <w:rPr>
                  <w:rFonts w:ascii="Arial" w:eastAsia="DengXian" w:hAnsi="Arial" w:cs="Arial"/>
                  <w:color w:val="000000"/>
                  <w:sz w:val="13"/>
                  <w:szCs w:val="13"/>
                  <w:rPrChange w:id="420"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421"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422" w:author="Qualcomm_Bin Han" w:date="2024-11-26T11:18:00Z" w16du:dateUtc="2024-11-26T03:18:00Z">
                    <w:rPr>
                      <w:color w:val="000000"/>
                      <w:sz w:val="15"/>
                      <w:szCs w:val="15"/>
                    </w:rPr>
                  </w:rPrChange>
                </w:rPr>
                <w:t>,</w:t>
              </w:r>
              <w:r w:rsidRPr="0091459B">
                <w:rPr>
                  <w:rFonts w:ascii="Arial" w:hAnsi="Arial" w:cs="Arial"/>
                  <w:color w:val="000000"/>
                  <w:sz w:val="13"/>
                  <w:szCs w:val="13"/>
                  <w:rPrChange w:id="423"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424"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425"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426" w:author="Qualcomm_Bin Han" w:date="2024-11-26T11:18:00Z" w16du:dateUtc="2024-11-26T03:18:00Z">
                    <w:rPr>
                      <w:rFonts w:eastAsia="DengXian"/>
                      <w:color w:val="000000"/>
                      <w:sz w:val="15"/>
                      <w:szCs w:val="15"/>
                    </w:rPr>
                  </w:rPrChange>
                </w:rPr>
                <w:t>] [</w:t>
              </w:r>
              <w:r w:rsidRPr="0091459B">
                <w:rPr>
                  <w:rFonts w:ascii="Arial" w:eastAsia="DengXian" w:hAnsi="Arial" w:cs="Arial"/>
                  <w:color w:val="000000"/>
                  <w:sz w:val="13"/>
                  <w:szCs w:val="13"/>
                  <w:rPrChange w:id="427"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428"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429" w:author="Qualcomm_Bin Han" w:date="2024-11-26T11:18:00Z" w16du:dateUtc="2024-11-26T03:18:00Z">
                    <w:rPr>
                      <w:color w:val="000000"/>
                      <w:sz w:val="15"/>
                      <w:szCs w:val="15"/>
                    </w:rPr>
                  </w:rPrChange>
                </w:rPr>
                <w:t>,</w:t>
              </w:r>
              <w:r w:rsidRPr="0091459B">
                <w:rPr>
                  <w:rFonts w:ascii="Arial" w:hAnsi="Arial" w:cs="Arial"/>
                  <w:color w:val="000000"/>
                  <w:sz w:val="13"/>
                  <w:szCs w:val="13"/>
                  <w:rPrChange w:id="430"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431"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432"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433" w:author="Qualcomm_Bin Han" w:date="2024-11-26T11:18:00Z" w16du:dateUtc="2024-11-26T03:18:00Z">
                    <w:rPr>
                      <w:rFonts w:eastAsia="DengXian"/>
                      <w:color w:val="000000"/>
                      <w:sz w:val="15"/>
                      <w:szCs w:val="15"/>
                    </w:rPr>
                  </w:rPrChange>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91459B" w:rsidRDefault="00EB1C1C" w:rsidP="00C5659D">
            <w:pPr>
              <w:rPr>
                <w:ins w:id="434" w:author="Qualcomm_Bin Han" w:date="2024-11-26T10:52:00Z" w16du:dateUtc="2024-11-26T02:52:00Z"/>
                <w:rFonts w:ascii="Arial" w:eastAsia="DengXian" w:hAnsi="Arial" w:cs="Arial"/>
                <w:color w:val="000000"/>
                <w:sz w:val="13"/>
                <w:szCs w:val="13"/>
                <w:rPrChange w:id="435" w:author="Qualcomm_Bin Han" w:date="2024-11-26T11:18:00Z" w16du:dateUtc="2024-11-26T03:18:00Z">
                  <w:rPr>
                    <w:ins w:id="436" w:author="Qualcomm_Bin Han" w:date="2024-11-26T10:52:00Z" w16du:dateUtc="2024-11-26T02:52:00Z"/>
                    <w:rFonts w:eastAsia="DengXian"/>
                    <w:color w:val="000000"/>
                    <w:sz w:val="15"/>
                    <w:szCs w:val="15"/>
                  </w:rPr>
                </w:rPrChange>
              </w:rPr>
            </w:pPr>
            <w:proofErr w:type="spellStart"/>
            <w:ins w:id="437" w:author="Qualcomm_Bin Han" w:date="2024-11-26T10:52:00Z" w16du:dateUtc="2024-11-26T02:52:00Z">
              <w:r w:rsidRPr="0091459B">
                <w:rPr>
                  <w:rFonts w:ascii="Arial" w:eastAsia="DengXian" w:hAnsi="Arial" w:cs="Arial"/>
                  <w:color w:val="000000"/>
                  <w:sz w:val="13"/>
                  <w:szCs w:val="13"/>
                  <w:rPrChange w:id="438"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439" w:author="Qualcomm_Bin Han" w:date="2024-11-26T11:18:00Z" w16du:dateUtc="2024-11-26T03:18:00Z">
                    <w:rPr>
                      <w:rFonts w:eastAsia="DengXian"/>
                      <w:color w:val="000000"/>
                      <w:sz w:val="15"/>
                      <w:szCs w:val="15"/>
                    </w:rPr>
                  </w:rPrChange>
                </w:rPr>
                <w:t xml:space="preserve"> pair EIRP</w:t>
              </w:r>
              <w:r w:rsidRPr="0091459B">
                <w:rPr>
                  <w:rFonts w:ascii="Arial" w:eastAsia="DengXian" w:hAnsi="Arial" w:cs="Arial"/>
                  <w:color w:val="000000"/>
                  <w:sz w:val="13"/>
                  <w:szCs w:val="13"/>
                  <w:rPrChange w:id="440" w:author="Qualcomm_Bin Han" w:date="2024-11-26T11:18:00Z" w16du:dateUtc="2024-11-26T03:18:00Z">
                    <w:rPr>
                      <w:rFonts w:eastAsia="DengXian"/>
                      <w:color w:val="000000"/>
                      <w:sz w:val="15"/>
                      <w:szCs w:val="15"/>
                    </w:rPr>
                  </w:rPrChange>
                </w:rPr>
                <w:br/>
                <w:t>[AoA</w:t>
              </w:r>
              <w:proofErr w:type="gramStart"/>
              <w:r w:rsidRPr="0091459B">
                <w:rPr>
                  <w:rFonts w:ascii="Arial" w:eastAsia="DengXian" w:hAnsi="Arial" w:cs="Arial"/>
                  <w:color w:val="000000"/>
                  <w:sz w:val="13"/>
                  <w:szCs w:val="13"/>
                  <w:rPrChange w:id="441" w:author="Qualcomm_Bin Han" w:date="2024-11-26T11:18:00Z" w16du:dateUtc="2024-11-26T03:18:00Z">
                    <w:rPr>
                      <w:rFonts w:eastAsia="DengXian"/>
                      <w:color w:val="000000"/>
                      <w:sz w:val="15"/>
                      <w:szCs w:val="15"/>
                    </w:rPr>
                  </w:rPrChange>
                </w:rPr>
                <w:t>1,AoA</w:t>
              </w:r>
              <w:proofErr w:type="gramEnd"/>
              <w:r w:rsidRPr="0091459B">
                <w:rPr>
                  <w:rFonts w:ascii="Arial" w:eastAsia="DengXian" w:hAnsi="Arial" w:cs="Arial"/>
                  <w:color w:val="000000"/>
                  <w:sz w:val="13"/>
                  <w:szCs w:val="13"/>
                  <w:rPrChange w:id="442" w:author="Qualcomm_Bin Han" w:date="2024-11-26T11:18:00Z" w16du:dateUtc="2024-11-26T03:18:00Z">
                    <w:rPr>
                      <w:rFonts w:eastAsia="DengXian"/>
                      <w:color w:val="000000"/>
                      <w:sz w:val="15"/>
                      <w:szCs w:val="15"/>
                    </w:rPr>
                  </w:rPrChange>
                </w:rPr>
                <w:t>2]/dBm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91459B" w:rsidRDefault="00EB1C1C" w:rsidP="00C5659D">
            <w:pPr>
              <w:rPr>
                <w:ins w:id="443" w:author="Qualcomm_Bin Han" w:date="2024-11-26T10:52:00Z" w16du:dateUtc="2024-11-26T02:52:00Z"/>
                <w:rFonts w:ascii="Arial" w:eastAsia="DengXian" w:hAnsi="Arial" w:cs="Arial"/>
                <w:color w:val="000000"/>
                <w:sz w:val="13"/>
                <w:szCs w:val="13"/>
                <w:rPrChange w:id="444" w:author="Qualcomm_Bin Han" w:date="2024-11-26T11:18:00Z" w16du:dateUtc="2024-11-26T03:18:00Z">
                  <w:rPr>
                    <w:ins w:id="445" w:author="Qualcomm_Bin Han" w:date="2024-11-26T10:52:00Z" w16du:dateUtc="2024-11-26T02:52:00Z"/>
                    <w:rFonts w:eastAsia="DengXian"/>
                    <w:color w:val="000000"/>
                    <w:sz w:val="15"/>
                    <w:szCs w:val="15"/>
                  </w:rPr>
                </w:rPrChange>
              </w:rPr>
            </w:pPr>
            <w:proofErr w:type="spellStart"/>
            <w:ins w:id="446" w:author="Qualcomm_Bin Han" w:date="2024-11-26T10:52:00Z" w16du:dateUtc="2024-11-26T02:52:00Z">
              <w:r w:rsidRPr="0091459B">
                <w:rPr>
                  <w:rFonts w:ascii="Arial" w:eastAsia="DengXian" w:hAnsi="Arial" w:cs="Arial"/>
                  <w:color w:val="000000"/>
                  <w:sz w:val="13"/>
                  <w:szCs w:val="13"/>
                  <w:rPrChange w:id="447"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448" w:author="Qualcomm_Bin Han" w:date="2024-11-26T11:18:00Z" w16du:dateUtc="2024-11-26T03:18:00Z">
                    <w:rPr>
                      <w:rFonts w:eastAsia="DengXian"/>
                      <w:color w:val="000000"/>
                      <w:sz w:val="15"/>
                      <w:szCs w:val="15"/>
                    </w:rPr>
                  </w:rPrChange>
                </w:rPr>
                <w:t xml:space="preserve"> pair when AoA2 EIRP is maximum</w:t>
              </w:r>
              <w:r w:rsidRPr="0091459B">
                <w:rPr>
                  <w:rFonts w:ascii="Arial" w:eastAsia="DengXian" w:hAnsi="Arial" w:cs="Arial"/>
                  <w:color w:val="000000"/>
                  <w:sz w:val="13"/>
                  <w:szCs w:val="13"/>
                  <w:rPrChange w:id="449" w:author="Qualcomm_Bin Han" w:date="2024-11-26T11:18:00Z" w16du:dateUtc="2024-11-26T03:18:00Z">
                    <w:rPr>
                      <w:rFonts w:eastAsia="DengXian"/>
                      <w:color w:val="000000"/>
                      <w:sz w:val="15"/>
                      <w:szCs w:val="15"/>
                    </w:rPr>
                  </w:rPrChange>
                </w:rPr>
                <w:br/>
                <w:t>[</w:t>
              </w:r>
              <w:r w:rsidRPr="0091459B">
                <w:rPr>
                  <w:rFonts w:ascii="Arial" w:eastAsia="DengXian" w:hAnsi="Arial" w:cs="Arial"/>
                  <w:color w:val="000000"/>
                  <w:sz w:val="13"/>
                  <w:szCs w:val="13"/>
                  <w:rPrChange w:id="450"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451"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452" w:author="Qualcomm_Bin Han" w:date="2024-11-26T11:18:00Z" w16du:dateUtc="2024-11-26T03:18:00Z">
                    <w:rPr>
                      <w:color w:val="000000"/>
                      <w:sz w:val="15"/>
                      <w:szCs w:val="15"/>
                    </w:rPr>
                  </w:rPrChange>
                </w:rPr>
                <w:t>,</w:t>
              </w:r>
              <w:r w:rsidRPr="0091459B">
                <w:rPr>
                  <w:rFonts w:ascii="Arial" w:hAnsi="Arial" w:cs="Arial"/>
                  <w:color w:val="000000"/>
                  <w:sz w:val="13"/>
                  <w:szCs w:val="13"/>
                  <w:rPrChange w:id="453"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454" w:author="Qualcomm_Bin Han" w:date="2024-11-26T11:18:00Z" w16du:dateUtc="2024-11-26T03:18:00Z">
                    <w:rPr>
                      <w:rFonts w:eastAsia="DengXian" w:hint="eastAsia"/>
                      <w:color w:val="000000"/>
                      <w:sz w:val="15"/>
                      <w:szCs w:val="15"/>
                    </w:rPr>
                  </w:rPrChange>
                </w:rPr>
                <w:t>AoA1</w:t>
              </w:r>
              <w:r w:rsidRPr="0091459B">
                <w:rPr>
                  <w:rFonts w:ascii="Arial" w:hAnsi="Arial" w:cs="Arial"/>
                  <w:color w:val="000000"/>
                  <w:sz w:val="13"/>
                  <w:szCs w:val="13"/>
                  <w:vertAlign w:val="subscript"/>
                  <w:rPrChange w:id="455"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456" w:author="Qualcomm_Bin Han" w:date="2024-11-26T11:18:00Z" w16du:dateUtc="2024-11-26T03:18:00Z">
                    <w:rPr>
                      <w:rFonts w:eastAsia="DengXian"/>
                      <w:color w:val="000000"/>
                      <w:sz w:val="15"/>
                      <w:szCs w:val="15"/>
                    </w:rPr>
                  </w:rPrChange>
                </w:rPr>
                <w:t>] [</w:t>
              </w:r>
              <w:r w:rsidRPr="0091459B">
                <w:rPr>
                  <w:rFonts w:ascii="Arial" w:eastAsia="DengXian" w:hAnsi="Arial" w:cs="Arial"/>
                  <w:color w:val="000000"/>
                  <w:sz w:val="13"/>
                  <w:szCs w:val="13"/>
                  <w:rPrChange w:id="457"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458" w:author="Qualcomm_Bin Han" w:date="2024-11-26T11:18:00Z" w16du:dateUtc="2024-11-26T03:18:00Z">
                    <w:rPr>
                      <w:color w:val="000000"/>
                      <w:sz w:val="15"/>
                      <w:szCs w:val="15"/>
                      <w:vertAlign w:val="subscript"/>
                    </w:rPr>
                  </w:rPrChange>
                </w:rPr>
                <w:t>φ</w:t>
              </w:r>
              <w:r w:rsidRPr="0091459B">
                <w:rPr>
                  <w:rFonts w:ascii="Arial" w:hAnsi="Arial" w:cs="Arial"/>
                  <w:color w:val="000000"/>
                  <w:sz w:val="13"/>
                  <w:szCs w:val="13"/>
                  <w:rPrChange w:id="459" w:author="Qualcomm_Bin Han" w:date="2024-11-26T11:18:00Z" w16du:dateUtc="2024-11-26T03:18:00Z">
                    <w:rPr>
                      <w:color w:val="000000"/>
                      <w:sz w:val="15"/>
                      <w:szCs w:val="15"/>
                    </w:rPr>
                  </w:rPrChange>
                </w:rPr>
                <w:t>,</w:t>
              </w:r>
              <w:r w:rsidRPr="0091459B">
                <w:rPr>
                  <w:rFonts w:ascii="Arial" w:hAnsi="Arial" w:cs="Arial"/>
                  <w:color w:val="000000"/>
                  <w:sz w:val="13"/>
                  <w:szCs w:val="13"/>
                  <w:rPrChange w:id="460" w:author="Qualcomm_Bin Han" w:date="2024-11-26T11:18:00Z" w16du:dateUtc="2024-11-26T03:18:00Z">
                    <w:rPr>
                      <w:rFonts w:hint="eastAsia"/>
                      <w:color w:val="000000"/>
                      <w:sz w:val="15"/>
                      <w:szCs w:val="15"/>
                    </w:rPr>
                  </w:rPrChange>
                </w:rPr>
                <w:t xml:space="preserve"> </w:t>
              </w:r>
              <w:r w:rsidRPr="0091459B">
                <w:rPr>
                  <w:rFonts w:ascii="Arial" w:eastAsia="DengXian" w:hAnsi="Arial" w:cs="Arial"/>
                  <w:color w:val="000000"/>
                  <w:sz w:val="13"/>
                  <w:szCs w:val="13"/>
                  <w:rPrChange w:id="461" w:author="Qualcomm_Bin Han" w:date="2024-11-26T11:18:00Z" w16du:dateUtc="2024-11-26T03:18:00Z">
                    <w:rPr>
                      <w:rFonts w:eastAsia="DengXian" w:hint="eastAsia"/>
                      <w:color w:val="000000"/>
                      <w:sz w:val="15"/>
                      <w:szCs w:val="15"/>
                    </w:rPr>
                  </w:rPrChange>
                </w:rPr>
                <w:t>AoA2</w:t>
              </w:r>
              <w:r w:rsidRPr="0091459B">
                <w:rPr>
                  <w:rFonts w:ascii="Arial" w:hAnsi="Arial" w:cs="Arial"/>
                  <w:color w:val="000000"/>
                  <w:sz w:val="13"/>
                  <w:szCs w:val="13"/>
                  <w:vertAlign w:val="subscript"/>
                  <w:rPrChange w:id="462" w:author="Qualcomm_Bin Han" w:date="2024-11-26T11:18:00Z" w16du:dateUtc="2024-11-26T03:18:00Z">
                    <w:rPr>
                      <w:color w:val="000000"/>
                      <w:sz w:val="15"/>
                      <w:szCs w:val="15"/>
                      <w:vertAlign w:val="subscript"/>
                    </w:rPr>
                  </w:rPrChange>
                </w:rPr>
                <w:t>θ</w:t>
              </w:r>
              <w:r w:rsidRPr="0091459B">
                <w:rPr>
                  <w:rFonts w:ascii="Arial" w:eastAsia="DengXian" w:hAnsi="Arial" w:cs="Arial"/>
                  <w:color w:val="000000"/>
                  <w:sz w:val="13"/>
                  <w:szCs w:val="13"/>
                  <w:rPrChange w:id="463" w:author="Qualcomm_Bin Han" w:date="2024-11-26T11:18:00Z" w16du:dateUtc="2024-11-26T03:18:00Z">
                    <w:rPr>
                      <w:rFonts w:eastAsia="DengXian"/>
                      <w:color w:val="000000"/>
                      <w:sz w:val="15"/>
                      <w:szCs w:val="15"/>
                    </w:rPr>
                  </w:rPrChange>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91459B" w:rsidRDefault="00EB1C1C" w:rsidP="00C5659D">
            <w:pPr>
              <w:rPr>
                <w:ins w:id="464" w:author="Qualcomm_Bin Han" w:date="2024-11-26T10:52:00Z" w16du:dateUtc="2024-11-26T02:52:00Z"/>
                <w:rFonts w:ascii="Arial" w:eastAsia="DengXian" w:hAnsi="Arial" w:cs="Arial"/>
                <w:color w:val="000000"/>
                <w:sz w:val="13"/>
                <w:szCs w:val="13"/>
                <w:rPrChange w:id="465" w:author="Qualcomm_Bin Han" w:date="2024-11-26T11:18:00Z" w16du:dateUtc="2024-11-26T03:18:00Z">
                  <w:rPr>
                    <w:ins w:id="466" w:author="Qualcomm_Bin Han" w:date="2024-11-26T10:52:00Z" w16du:dateUtc="2024-11-26T02:52:00Z"/>
                    <w:rFonts w:eastAsia="DengXian"/>
                    <w:color w:val="000000"/>
                    <w:sz w:val="15"/>
                    <w:szCs w:val="15"/>
                  </w:rPr>
                </w:rPrChange>
              </w:rPr>
            </w:pPr>
            <w:proofErr w:type="spellStart"/>
            <w:ins w:id="467" w:author="Qualcomm_Bin Han" w:date="2024-11-26T10:52:00Z" w16du:dateUtc="2024-11-26T02:52:00Z">
              <w:r w:rsidRPr="0091459B">
                <w:rPr>
                  <w:rFonts w:ascii="Arial" w:eastAsia="DengXian" w:hAnsi="Arial" w:cs="Arial"/>
                  <w:color w:val="000000"/>
                  <w:sz w:val="13"/>
                  <w:szCs w:val="13"/>
                  <w:rPrChange w:id="468" w:author="Qualcomm_Bin Han" w:date="2024-11-26T11:18:00Z" w16du:dateUtc="2024-11-26T03:18:00Z">
                    <w:rPr>
                      <w:rFonts w:eastAsia="DengXian"/>
                      <w:color w:val="000000"/>
                      <w:sz w:val="15"/>
                      <w:szCs w:val="15"/>
                    </w:rPr>
                  </w:rPrChange>
                </w:rPr>
                <w:t>AoA</w:t>
              </w:r>
              <w:proofErr w:type="spellEnd"/>
              <w:r w:rsidRPr="0091459B">
                <w:rPr>
                  <w:rFonts w:ascii="Arial" w:eastAsia="DengXian" w:hAnsi="Arial" w:cs="Arial"/>
                  <w:color w:val="000000"/>
                  <w:sz w:val="13"/>
                  <w:szCs w:val="13"/>
                  <w:rPrChange w:id="469" w:author="Qualcomm_Bin Han" w:date="2024-11-26T11:18:00Z" w16du:dateUtc="2024-11-26T03:18:00Z">
                    <w:rPr>
                      <w:rFonts w:eastAsia="DengXian"/>
                      <w:color w:val="000000"/>
                      <w:sz w:val="15"/>
                      <w:szCs w:val="15"/>
                    </w:rPr>
                  </w:rPrChange>
                </w:rPr>
                <w:t xml:space="preserve"> pair EIRP</w:t>
              </w:r>
              <w:r w:rsidRPr="0091459B">
                <w:rPr>
                  <w:rFonts w:ascii="Arial" w:eastAsia="DengXian" w:hAnsi="Arial" w:cs="Arial"/>
                  <w:color w:val="000000"/>
                  <w:sz w:val="13"/>
                  <w:szCs w:val="13"/>
                  <w:rPrChange w:id="470" w:author="Qualcomm_Bin Han" w:date="2024-11-26T11:18:00Z" w16du:dateUtc="2024-11-26T03:18:00Z">
                    <w:rPr>
                      <w:rFonts w:eastAsia="DengXian"/>
                      <w:color w:val="000000"/>
                      <w:sz w:val="15"/>
                      <w:szCs w:val="15"/>
                    </w:rPr>
                  </w:rPrChange>
                </w:rPr>
                <w:br/>
                <w:t>[AoA</w:t>
              </w:r>
              <w:proofErr w:type="gramStart"/>
              <w:r w:rsidRPr="0091459B">
                <w:rPr>
                  <w:rFonts w:ascii="Arial" w:eastAsia="DengXian" w:hAnsi="Arial" w:cs="Arial"/>
                  <w:color w:val="000000"/>
                  <w:sz w:val="13"/>
                  <w:szCs w:val="13"/>
                  <w:rPrChange w:id="471" w:author="Qualcomm_Bin Han" w:date="2024-11-26T11:18:00Z" w16du:dateUtc="2024-11-26T03:18:00Z">
                    <w:rPr>
                      <w:rFonts w:eastAsia="DengXian"/>
                      <w:color w:val="000000"/>
                      <w:sz w:val="15"/>
                      <w:szCs w:val="15"/>
                    </w:rPr>
                  </w:rPrChange>
                </w:rPr>
                <w:t>1,AoA</w:t>
              </w:r>
              <w:proofErr w:type="gramEnd"/>
              <w:r w:rsidRPr="0091459B">
                <w:rPr>
                  <w:rFonts w:ascii="Arial" w:eastAsia="DengXian" w:hAnsi="Arial" w:cs="Arial"/>
                  <w:color w:val="000000"/>
                  <w:sz w:val="13"/>
                  <w:szCs w:val="13"/>
                  <w:rPrChange w:id="472" w:author="Qualcomm_Bin Han" w:date="2024-11-26T11:18:00Z" w16du:dateUtc="2024-11-26T03:18:00Z">
                    <w:rPr>
                      <w:rFonts w:eastAsia="DengXian"/>
                      <w:color w:val="000000"/>
                      <w:sz w:val="15"/>
                      <w:szCs w:val="15"/>
                    </w:rPr>
                  </w:rPrChange>
                </w:rPr>
                <w:t>2]/dBm</w:t>
              </w:r>
            </w:ins>
          </w:p>
        </w:tc>
      </w:tr>
      <w:tr w:rsidR="00EB1C1C" w14:paraId="5DD43215" w14:textId="77777777" w:rsidTr="00C5659D">
        <w:trPr>
          <w:trHeight w:val="300"/>
          <w:ins w:id="473"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91459B" w:rsidRDefault="00EB1C1C" w:rsidP="00C5659D">
            <w:pPr>
              <w:jc w:val="center"/>
              <w:rPr>
                <w:ins w:id="474" w:author="Qualcomm_Bin Han" w:date="2024-11-26T10:52:00Z" w16du:dateUtc="2024-11-26T02:52:00Z"/>
                <w:rFonts w:ascii="Arial" w:eastAsia="DengXian" w:hAnsi="Arial" w:cs="Arial"/>
                <w:color w:val="000000"/>
                <w:sz w:val="13"/>
                <w:szCs w:val="13"/>
                <w:rPrChange w:id="475" w:author="Qualcomm_Bin Han" w:date="2024-11-26T11:18:00Z" w16du:dateUtc="2024-11-26T03:18:00Z">
                  <w:rPr>
                    <w:ins w:id="476" w:author="Qualcomm_Bin Han" w:date="2024-11-26T10:52:00Z" w16du:dateUtc="2024-11-26T02:52:00Z"/>
                    <w:rFonts w:eastAsia="DengXian"/>
                    <w:color w:val="000000"/>
                    <w:sz w:val="15"/>
                    <w:szCs w:val="15"/>
                  </w:rPr>
                </w:rPrChange>
              </w:rPr>
            </w:pPr>
            <w:ins w:id="477" w:author="Qualcomm_Bin Han" w:date="2024-11-26T10:52:00Z" w16du:dateUtc="2024-11-26T02:52:00Z">
              <w:r w:rsidRPr="0091459B">
                <w:rPr>
                  <w:rFonts w:ascii="Arial" w:eastAsia="DengXian" w:hAnsi="Arial" w:cs="Arial"/>
                  <w:color w:val="000000"/>
                  <w:sz w:val="13"/>
                  <w:szCs w:val="13"/>
                  <w:rPrChange w:id="478" w:author="Qualcomm_Bin Han" w:date="2024-11-26T11:18:00Z" w16du:dateUtc="2024-11-26T03:18:00Z">
                    <w:rPr>
                      <w:rFonts w:eastAsia="DengXian"/>
                      <w:color w:val="000000"/>
                      <w:sz w:val="15"/>
                      <w:szCs w:val="15"/>
                    </w:rPr>
                  </w:rPrChange>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91459B" w:rsidRDefault="00EB1C1C" w:rsidP="00C5659D">
            <w:pPr>
              <w:jc w:val="center"/>
              <w:rPr>
                <w:ins w:id="479" w:author="Qualcomm_Bin Han" w:date="2024-11-26T10:52:00Z" w16du:dateUtc="2024-11-26T02:52:00Z"/>
                <w:rFonts w:ascii="Arial" w:eastAsia="DengXian" w:hAnsi="Arial" w:cs="Arial"/>
                <w:color w:val="000000"/>
                <w:sz w:val="13"/>
                <w:szCs w:val="13"/>
                <w:rPrChange w:id="480" w:author="Qualcomm_Bin Han" w:date="2024-11-26T11:18:00Z" w16du:dateUtc="2024-11-26T03:18:00Z">
                  <w:rPr>
                    <w:ins w:id="481" w:author="Qualcomm_Bin Han" w:date="2024-11-26T10:52:00Z" w16du:dateUtc="2024-11-26T02:52:00Z"/>
                    <w:rFonts w:eastAsia="DengXian"/>
                    <w:color w:val="000000"/>
                    <w:sz w:val="15"/>
                    <w:szCs w:val="15"/>
                  </w:rPr>
                </w:rPrChange>
              </w:rPr>
            </w:pPr>
            <w:ins w:id="482" w:author="Qualcomm_Bin Han" w:date="2024-11-26T10:52:00Z" w16du:dateUtc="2024-11-26T02:52:00Z">
              <w:r w:rsidRPr="0091459B">
                <w:rPr>
                  <w:rFonts w:ascii="Arial" w:eastAsia="DengXian" w:hAnsi="Arial" w:cs="Arial"/>
                  <w:color w:val="000000"/>
                  <w:sz w:val="13"/>
                  <w:szCs w:val="13"/>
                  <w:rPrChange w:id="483" w:author="Qualcomm_Bin Han" w:date="2024-11-26T11:18:00Z" w16du:dateUtc="2024-11-26T03:18:00Z">
                    <w:rPr>
                      <w:rFonts w:eastAsia="DengXian"/>
                      <w:color w:val="000000"/>
                      <w:sz w:val="15"/>
                      <w:szCs w:val="15"/>
                    </w:rPr>
                  </w:rPrChange>
                </w:rPr>
                <w:t>[90,105]</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91459B" w:rsidRDefault="00EB1C1C" w:rsidP="00C5659D">
            <w:pPr>
              <w:jc w:val="center"/>
              <w:rPr>
                <w:ins w:id="484" w:author="Qualcomm_Bin Han" w:date="2024-11-26T10:52:00Z" w16du:dateUtc="2024-11-26T02:52:00Z"/>
                <w:rFonts w:ascii="Arial" w:eastAsia="DengXian" w:hAnsi="Arial" w:cs="Arial"/>
                <w:color w:val="000000"/>
                <w:sz w:val="13"/>
                <w:szCs w:val="13"/>
                <w:rPrChange w:id="485" w:author="Qualcomm_Bin Han" w:date="2024-11-26T11:18:00Z" w16du:dateUtc="2024-11-26T03:18:00Z">
                  <w:rPr>
                    <w:ins w:id="486" w:author="Qualcomm_Bin Han" w:date="2024-11-26T10:52:00Z" w16du:dateUtc="2024-11-26T02:52:00Z"/>
                    <w:rFonts w:eastAsia="DengXian"/>
                    <w:color w:val="000000"/>
                    <w:sz w:val="15"/>
                    <w:szCs w:val="15"/>
                  </w:rPr>
                </w:rPrChange>
              </w:rPr>
            </w:pPr>
            <w:ins w:id="487" w:author="Qualcomm_Bin Han" w:date="2024-11-26T10:52:00Z" w16du:dateUtc="2024-11-26T02:52:00Z">
              <w:r w:rsidRPr="0091459B">
                <w:rPr>
                  <w:rFonts w:ascii="Arial" w:eastAsia="DengXian" w:hAnsi="Arial" w:cs="Arial"/>
                  <w:color w:val="000000"/>
                  <w:sz w:val="13"/>
                  <w:szCs w:val="13"/>
                  <w:rPrChange w:id="488" w:author="Qualcomm_Bin Han" w:date="2024-11-26T11:18:00Z" w16du:dateUtc="2024-11-26T03:18:00Z">
                    <w:rPr>
                      <w:rFonts w:eastAsia="DengXian"/>
                      <w:color w:val="000000"/>
                      <w:sz w:val="15"/>
                      <w:szCs w:val="15"/>
                    </w:rPr>
                  </w:rPrChange>
                </w:rPr>
                <w:t>26.49</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91459B" w:rsidRDefault="00EB1C1C" w:rsidP="00C5659D">
            <w:pPr>
              <w:jc w:val="center"/>
              <w:rPr>
                <w:ins w:id="489" w:author="Qualcomm_Bin Han" w:date="2024-11-26T10:52:00Z" w16du:dateUtc="2024-11-26T02:52:00Z"/>
                <w:rFonts w:ascii="Arial" w:eastAsia="DengXian" w:hAnsi="Arial" w:cs="Arial"/>
                <w:color w:val="000000"/>
                <w:sz w:val="13"/>
                <w:szCs w:val="13"/>
                <w:rPrChange w:id="490" w:author="Qualcomm_Bin Han" w:date="2024-11-26T11:18:00Z" w16du:dateUtc="2024-11-26T03:18:00Z">
                  <w:rPr>
                    <w:ins w:id="491" w:author="Qualcomm_Bin Han" w:date="2024-11-26T10:52:00Z" w16du:dateUtc="2024-11-26T02:52:00Z"/>
                    <w:rFonts w:eastAsia="DengXian"/>
                    <w:color w:val="000000"/>
                    <w:sz w:val="15"/>
                    <w:szCs w:val="15"/>
                  </w:rPr>
                </w:rPrChange>
              </w:rPr>
            </w:pPr>
            <w:ins w:id="492" w:author="Qualcomm_Bin Han" w:date="2024-11-26T10:52:00Z" w16du:dateUtc="2024-11-26T02:52:00Z">
              <w:r w:rsidRPr="0091459B">
                <w:rPr>
                  <w:rFonts w:ascii="Arial" w:eastAsia="DengXian" w:hAnsi="Arial" w:cs="Arial"/>
                  <w:color w:val="000000"/>
                  <w:sz w:val="13"/>
                  <w:szCs w:val="13"/>
                  <w:rPrChange w:id="493" w:author="Qualcomm_Bin Han" w:date="2024-11-26T11:18:00Z" w16du:dateUtc="2024-11-26T03:18:00Z">
                    <w:rPr>
                      <w:rFonts w:eastAsia="DengXian"/>
                      <w:color w:val="000000"/>
                      <w:sz w:val="15"/>
                      <w:szCs w:val="15"/>
                    </w:rPr>
                  </w:rPrChange>
                </w:rPr>
                <w:t>[270,100]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91459B" w:rsidRDefault="00EB1C1C" w:rsidP="00C5659D">
            <w:pPr>
              <w:jc w:val="center"/>
              <w:rPr>
                <w:ins w:id="494" w:author="Qualcomm_Bin Han" w:date="2024-11-26T10:52:00Z" w16du:dateUtc="2024-11-26T02:52:00Z"/>
                <w:rFonts w:ascii="Arial" w:eastAsia="DengXian" w:hAnsi="Arial" w:cs="Arial"/>
                <w:color w:val="000000"/>
                <w:sz w:val="13"/>
                <w:szCs w:val="13"/>
                <w:rPrChange w:id="495" w:author="Qualcomm_Bin Han" w:date="2024-11-26T11:18:00Z" w16du:dateUtc="2024-11-26T03:18:00Z">
                  <w:rPr>
                    <w:ins w:id="496" w:author="Qualcomm_Bin Han" w:date="2024-11-26T10:52:00Z" w16du:dateUtc="2024-11-26T02:52:00Z"/>
                    <w:rFonts w:eastAsia="DengXian"/>
                    <w:color w:val="000000"/>
                    <w:sz w:val="15"/>
                    <w:szCs w:val="15"/>
                  </w:rPr>
                </w:rPrChange>
              </w:rPr>
            </w:pPr>
            <w:ins w:id="497" w:author="Qualcomm_Bin Han" w:date="2024-11-26T10:52:00Z" w16du:dateUtc="2024-11-26T02:52:00Z">
              <w:r w:rsidRPr="0091459B">
                <w:rPr>
                  <w:rFonts w:ascii="Arial" w:eastAsia="DengXian" w:hAnsi="Arial" w:cs="Arial"/>
                  <w:color w:val="000000"/>
                  <w:sz w:val="13"/>
                  <w:szCs w:val="13"/>
                  <w:rPrChange w:id="498" w:author="Qualcomm_Bin Han" w:date="2024-11-26T11:18:00Z" w16du:dateUtc="2024-11-26T03:18:00Z">
                    <w:rPr>
                      <w:rFonts w:eastAsia="DengXian"/>
                      <w:color w:val="000000"/>
                      <w:sz w:val="15"/>
                      <w:szCs w:val="15"/>
                    </w:rPr>
                  </w:rPrChange>
                </w:rPr>
                <w:t>26.4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91459B" w:rsidRDefault="00EB1C1C" w:rsidP="00C5659D">
            <w:pPr>
              <w:jc w:val="center"/>
              <w:rPr>
                <w:ins w:id="499" w:author="Qualcomm_Bin Han" w:date="2024-11-26T10:52:00Z" w16du:dateUtc="2024-11-26T02:52:00Z"/>
                <w:rFonts w:ascii="Arial" w:eastAsia="DengXian" w:hAnsi="Arial" w:cs="Arial"/>
                <w:color w:val="000000"/>
                <w:sz w:val="13"/>
                <w:szCs w:val="13"/>
                <w:rPrChange w:id="500" w:author="Qualcomm_Bin Han" w:date="2024-11-26T11:18:00Z" w16du:dateUtc="2024-11-26T03:18:00Z">
                  <w:rPr>
                    <w:ins w:id="501" w:author="Qualcomm_Bin Han" w:date="2024-11-26T10:52:00Z" w16du:dateUtc="2024-11-26T02:52:00Z"/>
                    <w:rFonts w:eastAsia="DengXian"/>
                    <w:color w:val="000000"/>
                    <w:sz w:val="15"/>
                    <w:szCs w:val="15"/>
                  </w:rPr>
                </w:rPrChange>
              </w:rPr>
            </w:pPr>
            <w:ins w:id="502" w:author="Qualcomm_Bin Han" w:date="2024-11-26T10:52:00Z" w16du:dateUtc="2024-11-26T02:52:00Z">
              <w:r w:rsidRPr="0091459B">
                <w:rPr>
                  <w:rFonts w:ascii="Arial" w:eastAsia="DengXian" w:hAnsi="Arial" w:cs="Arial"/>
                  <w:color w:val="000000"/>
                  <w:sz w:val="13"/>
                  <w:szCs w:val="13"/>
                  <w:rPrChange w:id="503" w:author="Qualcomm_Bin Han" w:date="2024-11-26T11:18:00Z" w16du:dateUtc="2024-11-26T03:18:00Z">
                    <w:rPr>
                      <w:rFonts w:eastAsia="DengXian"/>
                      <w:color w:val="000000"/>
                      <w:sz w:val="15"/>
                      <w:szCs w:val="15"/>
                    </w:rPr>
                  </w:rPrChange>
                </w:rPr>
                <w:t>[90,100] [90,130]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91459B" w:rsidRDefault="00EB1C1C" w:rsidP="00C5659D">
            <w:pPr>
              <w:jc w:val="center"/>
              <w:rPr>
                <w:ins w:id="504" w:author="Qualcomm_Bin Han" w:date="2024-11-26T10:52:00Z" w16du:dateUtc="2024-11-26T02:52:00Z"/>
                <w:rFonts w:ascii="Arial" w:eastAsia="DengXian" w:hAnsi="Arial" w:cs="Arial"/>
                <w:color w:val="000000"/>
                <w:sz w:val="13"/>
                <w:szCs w:val="13"/>
                <w:rPrChange w:id="505" w:author="Qualcomm_Bin Han" w:date="2024-11-26T11:18:00Z" w16du:dateUtc="2024-11-26T03:18:00Z">
                  <w:rPr>
                    <w:ins w:id="506" w:author="Qualcomm_Bin Han" w:date="2024-11-26T10:52:00Z" w16du:dateUtc="2024-11-26T02:52:00Z"/>
                    <w:rFonts w:eastAsia="DengXian"/>
                    <w:color w:val="000000"/>
                    <w:sz w:val="15"/>
                    <w:szCs w:val="15"/>
                  </w:rPr>
                </w:rPrChange>
              </w:rPr>
            </w:pPr>
            <w:ins w:id="507" w:author="Qualcomm_Bin Han" w:date="2024-11-26T10:52:00Z" w16du:dateUtc="2024-11-26T02:52:00Z">
              <w:r w:rsidRPr="0091459B">
                <w:rPr>
                  <w:rFonts w:ascii="Arial" w:eastAsia="DengXian" w:hAnsi="Arial" w:cs="Arial"/>
                  <w:color w:val="000000"/>
                  <w:sz w:val="13"/>
                  <w:szCs w:val="13"/>
                  <w:rPrChange w:id="508" w:author="Qualcomm_Bin Han" w:date="2024-11-26T11:18:00Z" w16du:dateUtc="2024-11-26T03:18:00Z">
                    <w:rPr>
                      <w:rFonts w:eastAsia="DengXian"/>
                      <w:color w:val="000000"/>
                      <w:sz w:val="15"/>
                      <w:szCs w:val="15"/>
                    </w:rPr>
                  </w:rPrChange>
                </w:rPr>
                <w:t>[26.44, 18.87]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91459B" w:rsidRDefault="00EB1C1C" w:rsidP="00C5659D">
            <w:pPr>
              <w:jc w:val="center"/>
              <w:rPr>
                <w:ins w:id="509" w:author="Qualcomm_Bin Han" w:date="2024-11-26T10:52:00Z" w16du:dateUtc="2024-11-26T02:52:00Z"/>
                <w:rFonts w:ascii="Arial" w:eastAsia="DengXian" w:hAnsi="Arial" w:cs="Arial"/>
                <w:color w:val="000000"/>
                <w:sz w:val="13"/>
                <w:szCs w:val="13"/>
                <w:rPrChange w:id="510" w:author="Qualcomm_Bin Han" w:date="2024-11-26T11:18:00Z" w16du:dateUtc="2024-11-26T03:18:00Z">
                  <w:rPr>
                    <w:ins w:id="511" w:author="Qualcomm_Bin Han" w:date="2024-11-26T10:52:00Z" w16du:dateUtc="2024-11-26T02:52:00Z"/>
                    <w:rFonts w:eastAsia="DengXian"/>
                    <w:color w:val="000000"/>
                    <w:sz w:val="15"/>
                    <w:szCs w:val="15"/>
                  </w:rPr>
                </w:rPrChange>
              </w:rPr>
            </w:pPr>
            <w:ins w:id="512" w:author="Qualcomm_Bin Han" w:date="2024-11-26T10:52:00Z" w16du:dateUtc="2024-11-26T02:52:00Z">
              <w:r w:rsidRPr="0091459B">
                <w:rPr>
                  <w:rFonts w:ascii="Arial" w:eastAsia="DengXian" w:hAnsi="Arial" w:cs="Arial"/>
                  <w:color w:val="000000"/>
                  <w:sz w:val="13"/>
                  <w:szCs w:val="13"/>
                  <w:rPrChange w:id="513" w:author="Qualcomm_Bin Han" w:date="2024-11-26T11:18:00Z" w16du:dateUtc="2024-11-26T03:18:00Z">
                    <w:rPr>
                      <w:rFonts w:eastAsia="DengXian"/>
                      <w:color w:val="000000"/>
                      <w:sz w:val="15"/>
                      <w:szCs w:val="15"/>
                    </w:rPr>
                  </w:rPrChange>
                </w:rPr>
                <w:t>[270,130] [270,100]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91459B" w:rsidRDefault="00EB1C1C" w:rsidP="00C5659D">
            <w:pPr>
              <w:jc w:val="center"/>
              <w:rPr>
                <w:ins w:id="514" w:author="Qualcomm_Bin Han" w:date="2024-11-26T10:52:00Z" w16du:dateUtc="2024-11-26T02:52:00Z"/>
                <w:rFonts w:ascii="Arial" w:eastAsia="DengXian" w:hAnsi="Arial" w:cs="Arial"/>
                <w:color w:val="000000"/>
                <w:sz w:val="13"/>
                <w:szCs w:val="13"/>
                <w:rPrChange w:id="515" w:author="Qualcomm_Bin Han" w:date="2024-11-26T11:18:00Z" w16du:dateUtc="2024-11-26T03:18:00Z">
                  <w:rPr>
                    <w:ins w:id="516" w:author="Qualcomm_Bin Han" w:date="2024-11-26T10:52:00Z" w16du:dateUtc="2024-11-26T02:52:00Z"/>
                    <w:rFonts w:eastAsia="DengXian"/>
                    <w:color w:val="000000"/>
                    <w:sz w:val="15"/>
                    <w:szCs w:val="15"/>
                  </w:rPr>
                </w:rPrChange>
              </w:rPr>
            </w:pPr>
            <w:ins w:id="517" w:author="Qualcomm_Bin Han" w:date="2024-11-26T10:52:00Z" w16du:dateUtc="2024-11-26T02:52:00Z">
              <w:r w:rsidRPr="0091459B">
                <w:rPr>
                  <w:rFonts w:ascii="Arial" w:eastAsia="DengXian" w:hAnsi="Arial" w:cs="Arial"/>
                  <w:color w:val="000000"/>
                  <w:sz w:val="13"/>
                  <w:szCs w:val="13"/>
                  <w:rPrChange w:id="518" w:author="Qualcomm_Bin Han" w:date="2024-11-26T11:18:00Z" w16du:dateUtc="2024-11-26T03:18:00Z">
                    <w:rPr>
                      <w:rFonts w:eastAsia="DengXian"/>
                      <w:color w:val="000000"/>
                      <w:sz w:val="15"/>
                      <w:szCs w:val="15"/>
                    </w:rPr>
                  </w:rPrChange>
                </w:rPr>
                <w:t>[18.87,26.40]</w:t>
              </w:r>
            </w:ins>
          </w:p>
        </w:tc>
      </w:tr>
      <w:tr w:rsidR="00EB1C1C" w14:paraId="64B496B9" w14:textId="77777777" w:rsidTr="00C5659D">
        <w:trPr>
          <w:trHeight w:val="300"/>
          <w:ins w:id="519"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91459B" w:rsidRDefault="00EB1C1C" w:rsidP="00C5659D">
            <w:pPr>
              <w:jc w:val="center"/>
              <w:rPr>
                <w:ins w:id="520" w:author="Qualcomm_Bin Han" w:date="2024-11-26T10:52:00Z" w16du:dateUtc="2024-11-26T02:52:00Z"/>
                <w:rFonts w:ascii="Arial" w:eastAsia="DengXian" w:hAnsi="Arial" w:cs="Arial"/>
                <w:color w:val="000000"/>
                <w:sz w:val="13"/>
                <w:szCs w:val="13"/>
                <w:rPrChange w:id="521" w:author="Qualcomm_Bin Han" w:date="2024-11-26T11:18:00Z" w16du:dateUtc="2024-11-26T03:18:00Z">
                  <w:rPr>
                    <w:ins w:id="522" w:author="Qualcomm_Bin Han" w:date="2024-11-26T10:52:00Z" w16du:dateUtc="2024-11-26T02:52:00Z"/>
                    <w:rFonts w:eastAsia="DengXian"/>
                    <w:color w:val="000000"/>
                    <w:sz w:val="15"/>
                    <w:szCs w:val="15"/>
                  </w:rPr>
                </w:rPrChange>
              </w:rPr>
            </w:pPr>
            <w:ins w:id="523" w:author="Qualcomm_Bin Han" w:date="2024-11-26T10:52:00Z" w16du:dateUtc="2024-11-26T02:52:00Z">
              <w:r w:rsidRPr="0091459B">
                <w:rPr>
                  <w:rFonts w:ascii="Arial" w:eastAsia="DengXian" w:hAnsi="Arial" w:cs="Arial"/>
                  <w:color w:val="000000"/>
                  <w:sz w:val="13"/>
                  <w:szCs w:val="13"/>
                  <w:rPrChange w:id="524" w:author="Qualcomm_Bin Han" w:date="2024-11-26T11:18:00Z" w16du:dateUtc="2024-11-26T03:18:00Z">
                    <w:rPr>
                      <w:rFonts w:eastAsia="DengXian"/>
                      <w:color w:val="000000"/>
                      <w:sz w:val="15"/>
                      <w:szCs w:val="15"/>
                    </w:rPr>
                  </w:rPrChange>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91459B" w:rsidRDefault="00EB1C1C" w:rsidP="00C5659D">
            <w:pPr>
              <w:rPr>
                <w:ins w:id="525" w:author="Qualcomm_Bin Han" w:date="2024-11-26T10:52:00Z" w16du:dateUtc="2024-11-26T02:52:00Z"/>
                <w:rFonts w:ascii="Arial" w:eastAsia="DengXian" w:hAnsi="Arial" w:cs="Arial"/>
                <w:color w:val="000000"/>
                <w:sz w:val="13"/>
                <w:szCs w:val="13"/>
                <w:rPrChange w:id="526" w:author="Qualcomm_Bin Han" w:date="2024-11-26T11:18:00Z" w16du:dateUtc="2024-11-26T03:18:00Z">
                  <w:rPr>
                    <w:ins w:id="527"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91459B" w:rsidRDefault="00EB1C1C" w:rsidP="00C5659D">
            <w:pPr>
              <w:rPr>
                <w:ins w:id="528" w:author="Qualcomm_Bin Han" w:date="2024-11-26T10:52:00Z" w16du:dateUtc="2024-11-26T02:52:00Z"/>
                <w:rFonts w:ascii="Arial" w:eastAsia="DengXian" w:hAnsi="Arial" w:cs="Arial"/>
                <w:color w:val="000000"/>
                <w:sz w:val="13"/>
                <w:szCs w:val="13"/>
                <w:rPrChange w:id="529" w:author="Qualcomm_Bin Han" w:date="2024-11-26T11:18:00Z" w16du:dateUtc="2024-11-26T03:18:00Z">
                  <w:rPr>
                    <w:ins w:id="530"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91459B" w:rsidRDefault="00EB1C1C" w:rsidP="00C5659D">
            <w:pPr>
              <w:rPr>
                <w:ins w:id="531" w:author="Qualcomm_Bin Han" w:date="2024-11-26T10:52:00Z" w16du:dateUtc="2024-11-26T02:52:00Z"/>
                <w:rFonts w:ascii="Arial" w:eastAsia="DengXian" w:hAnsi="Arial" w:cs="Arial"/>
                <w:color w:val="000000"/>
                <w:sz w:val="13"/>
                <w:szCs w:val="13"/>
                <w:rPrChange w:id="532" w:author="Qualcomm_Bin Han" w:date="2024-11-26T11:18:00Z" w16du:dateUtc="2024-11-26T03:18:00Z">
                  <w:rPr>
                    <w:ins w:id="533"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91459B" w:rsidRDefault="00EB1C1C" w:rsidP="00C5659D">
            <w:pPr>
              <w:rPr>
                <w:ins w:id="534" w:author="Qualcomm_Bin Han" w:date="2024-11-26T10:52:00Z" w16du:dateUtc="2024-11-26T02:52:00Z"/>
                <w:rFonts w:ascii="Arial" w:eastAsia="DengXian" w:hAnsi="Arial" w:cs="Arial"/>
                <w:color w:val="000000"/>
                <w:sz w:val="13"/>
                <w:szCs w:val="13"/>
                <w:rPrChange w:id="535" w:author="Qualcomm_Bin Han" w:date="2024-11-26T11:18:00Z" w16du:dateUtc="2024-11-26T03:18:00Z">
                  <w:rPr>
                    <w:ins w:id="536"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91459B" w:rsidRDefault="00EB1C1C" w:rsidP="00C5659D">
            <w:pPr>
              <w:jc w:val="center"/>
              <w:rPr>
                <w:ins w:id="537" w:author="Qualcomm_Bin Han" w:date="2024-11-26T10:52:00Z" w16du:dateUtc="2024-11-26T02:52:00Z"/>
                <w:rFonts w:ascii="Arial" w:eastAsia="DengXian" w:hAnsi="Arial" w:cs="Arial"/>
                <w:color w:val="000000"/>
                <w:sz w:val="13"/>
                <w:szCs w:val="13"/>
                <w:rPrChange w:id="538" w:author="Qualcomm_Bin Han" w:date="2024-11-26T11:18:00Z" w16du:dateUtc="2024-11-26T03:18:00Z">
                  <w:rPr>
                    <w:ins w:id="539" w:author="Qualcomm_Bin Han" w:date="2024-11-26T10:52:00Z" w16du:dateUtc="2024-11-26T02:52:00Z"/>
                    <w:rFonts w:eastAsia="DengXian"/>
                    <w:color w:val="000000"/>
                    <w:sz w:val="15"/>
                    <w:szCs w:val="15"/>
                  </w:rPr>
                </w:rPrChange>
              </w:rPr>
            </w:pPr>
            <w:ins w:id="540" w:author="Qualcomm_Bin Han" w:date="2024-11-26T10:52:00Z" w16du:dateUtc="2024-11-26T02:52:00Z">
              <w:r w:rsidRPr="0091459B">
                <w:rPr>
                  <w:rFonts w:ascii="Arial" w:eastAsia="DengXian" w:hAnsi="Arial" w:cs="Arial"/>
                  <w:color w:val="000000"/>
                  <w:sz w:val="13"/>
                  <w:szCs w:val="13"/>
                  <w:rPrChange w:id="541" w:author="Qualcomm_Bin Han" w:date="2024-11-26T11:18:00Z" w16du:dateUtc="2024-11-26T03:18:00Z">
                    <w:rPr>
                      <w:rFonts w:eastAsia="DengXian"/>
                      <w:color w:val="000000"/>
                      <w:sz w:val="15"/>
                      <w:szCs w:val="15"/>
                    </w:rPr>
                  </w:rPrChange>
                </w:rPr>
                <w:t>[90,105] [90,165]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91459B" w:rsidRDefault="00EB1C1C" w:rsidP="00C5659D">
            <w:pPr>
              <w:jc w:val="center"/>
              <w:rPr>
                <w:ins w:id="542" w:author="Qualcomm_Bin Han" w:date="2024-11-26T10:52:00Z" w16du:dateUtc="2024-11-26T02:52:00Z"/>
                <w:rFonts w:ascii="Arial" w:eastAsia="DengXian" w:hAnsi="Arial" w:cs="Arial"/>
                <w:color w:val="000000"/>
                <w:sz w:val="13"/>
                <w:szCs w:val="13"/>
                <w:rPrChange w:id="543" w:author="Qualcomm_Bin Han" w:date="2024-11-26T11:18:00Z" w16du:dateUtc="2024-11-26T03:18:00Z">
                  <w:rPr>
                    <w:ins w:id="544" w:author="Qualcomm_Bin Han" w:date="2024-11-26T10:52:00Z" w16du:dateUtc="2024-11-26T02:52:00Z"/>
                    <w:rFonts w:eastAsia="DengXian"/>
                    <w:color w:val="000000"/>
                    <w:sz w:val="15"/>
                    <w:szCs w:val="15"/>
                  </w:rPr>
                </w:rPrChange>
              </w:rPr>
            </w:pPr>
            <w:ins w:id="545" w:author="Qualcomm_Bin Han" w:date="2024-11-26T10:52:00Z" w16du:dateUtc="2024-11-26T02:52:00Z">
              <w:r w:rsidRPr="0091459B">
                <w:rPr>
                  <w:rFonts w:ascii="Arial" w:eastAsia="DengXian" w:hAnsi="Arial" w:cs="Arial"/>
                  <w:color w:val="000000"/>
                  <w:sz w:val="13"/>
                  <w:szCs w:val="13"/>
                  <w:rPrChange w:id="546" w:author="Qualcomm_Bin Han" w:date="2024-11-26T11:18:00Z" w16du:dateUtc="2024-11-26T03:18:00Z">
                    <w:rPr>
                      <w:rFonts w:eastAsia="DengXian"/>
                      <w:color w:val="000000"/>
                      <w:sz w:val="15"/>
                      <w:szCs w:val="15"/>
                    </w:rPr>
                  </w:rPrChange>
                </w:rPr>
                <w:t>[26.49,19.39]</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91459B" w:rsidRDefault="00EB1C1C" w:rsidP="00C5659D">
            <w:pPr>
              <w:jc w:val="center"/>
              <w:rPr>
                <w:ins w:id="547" w:author="Qualcomm_Bin Han" w:date="2024-11-26T10:52:00Z" w16du:dateUtc="2024-11-26T02:52:00Z"/>
                <w:rFonts w:ascii="Arial" w:eastAsia="DengXian" w:hAnsi="Arial" w:cs="Arial"/>
                <w:color w:val="000000"/>
                <w:sz w:val="13"/>
                <w:szCs w:val="13"/>
                <w:rPrChange w:id="548" w:author="Qualcomm_Bin Han" w:date="2024-11-26T11:18:00Z" w16du:dateUtc="2024-11-26T03:18:00Z">
                  <w:rPr>
                    <w:ins w:id="549" w:author="Qualcomm_Bin Han" w:date="2024-11-26T10:52:00Z" w16du:dateUtc="2024-11-26T02:52:00Z"/>
                    <w:rFonts w:eastAsia="DengXian"/>
                    <w:color w:val="000000"/>
                    <w:sz w:val="15"/>
                    <w:szCs w:val="15"/>
                  </w:rPr>
                </w:rPrChange>
              </w:rPr>
            </w:pPr>
            <w:ins w:id="550" w:author="Qualcomm_Bin Han" w:date="2024-11-26T10:52:00Z" w16du:dateUtc="2024-11-26T02:52:00Z">
              <w:r w:rsidRPr="0091459B">
                <w:rPr>
                  <w:rFonts w:ascii="Arial" w:eastAsia="DengXian" w:hAnsi="Arial" w:cs="Arial"/>
                  <w:color w:val="000000"/>
                  <w:sz w:val="13"/>
                  <w:szCs w:val="13"/>
                  <w:rPrChange w:id="551" w:author="Qualcomm_Bin Han" w:date="2024-11-26T11:18:00Z" w16du:dateUtc="2024-11-26T03:18:00Z">
                    <w:rPr>
                      <w:rFonts w:eastAsia="DengXian"/>
                      <w:color w:val="000000"/>
                      <w:sz w:val="15"/>
                      <w:szCs w:val="15"/>
                    </w:rPr>
                  </w:rPrChange>
                </w:rPr>
                <w:t>[90,45] [90,105]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91459B" w:rsidRDefault="00EB1C1C" w:rsidP="00C5659D">
            <w:pPr>
              <w:jc w:val="center"/>
              <w:rPr>
                <w:ins w:id="552" w:author="Qualcomm_Bin Han" w:date="2024-11-26T10:52:00Z" w16du:dateUtc="2024-11-26T02:52:00Z"/>
                <w:rFonts w:ascii="Arial" w:eastAsia="DengXian" w:hAnsi="Arial" w:cs="Arial"/>
                <w:color w:val="000000"/>
                <w:sz w:val="13"/>
                <w:szCs w:val="13"/>
                <w:rPrChange w:id="553" w:author="Qualcomm_Bin Han" w:date="2024-11-26T11:18:00Z" w16du:dateUtc="2024-11-26T03:18:00Z">
                  <w:rPr>
                    <w:ins w:id="554" w:author="Qualcomm_Bin Han" w:date="2024-11-26T10:52:00Z" w16du:dateUtc="2024-11-26T02:52:00Z"/>
                    <w:rFonts w:eastAsia="DengXian"/>
                    <w:color w:val="000000"/>
                    <w:sz w:val="15"/>
                    <w:szCs w:val="15"/>
                  </w:rPr>
                </w:rPrChange>
              </w:rPr>
            </w:pPr>
            <w:ins w:id="555" w:author="Qualcomm_Bin Han" w:date="2024-11-26T10:52:00Z" w16du:dateUtc="2024-11-26T02:52:00Z">
              <w:r w:rsidRPr="0091459B">
                <w:rPr>
                  <w:rFonts w:ascii="Arial" w:eastAsia="DengXian" w:hAnsi="Arial" w:cs="Arial"/>
                  <w:color w:val="000000"/>
                  <w:sz w:val="13"/>
                  <w:szCs w:val="13"/>
                  <w:rPrChange w:id="556" w:author="Qualcomm_Bin Han" w:date="2024-11-26T11:18:00Z" w16du:dateUtc="2024-11-26T03:18:00Z">
                    <w:rPr>
                      <w:rFonts w:eastAsia="DengXian"/>
                      <w:color w:val="000000"/>
                      <w:sz w:val="15"/>
                      <w:szCs w:val="15"/>
                    </w:rPr>
                  </w:rPrChange>
                </w:rPr>
                <w:t>[19.43,26.49]</w:t>
              </w:r>
            </w:ins>
          </w:p>
        </w:tc>
      </w:tr>
      <w:tr w:rsidR="00EB1C1C" w14:paraId="6D7B6ABC" w14:textId="77777777" w:rsidTr="00C5659D">
        <w:trPr>
          <w:trHeight w:val="300"/>
          <w:ins w:id="557"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91459B" w:rsidRDefault="00EB1C1C" w:rsidP="00C5659D">
            <w:pPr>
              <w:jc w:val="center"/>
              <w:rPr>
                <w:ins w:id="558" w:author="Qualcomm_Bin Han" w:date="2024-11-26T10:52:00Z" w16du:dateUtc="2024-11-26T02:52:00Z"/>
                <w:rFonts w:ascii="Arial" w:eastAsia="DengXian" w:hAnsi="Arial" w:cs="Arial"/>
                <w:color w:val="000000"/>
                <w:sz w:val="13"/>
                <w:szCs w:val="13"/>
                <w:rPrChange w:id="559" w:author="Qualcomm_Bin Han" w:date="2024-11-26T11:18:00Z" w16du:dateUtc="2024-11-26T03:18:00Z">
                  <w:rPr>
                    <w:ins w:id="560" w:author="Qualcomm_Bin Han" w:date="2024-11-26T10:52:00Z" w16du:dateUtc="2024-11-26T02:52:00Z"/>
                    <w:rFonts w:eastAsia="DengXian"/>
                    <w:color w:val="000000"/>
                    <w:sz w:val="15"/>
                    <w:szCs w:val="15"/>
                  </w:rPr>
                </w:rPrChange>
              </w:rPr>
            </w:pPr>
            <w:ins w:id="561" w:author="Qualcomm_Bin Han" w:date="2024-11-26T10:52:00Z" w16du:dateUtc="2024-11-26T02:52:00Z">
              <w:r w:rsidRPr="0091459B">
                <w:rPr>
                  <w:rFonts w:ascii="Arial" w:eastAsia="DengXian" w:hAnsi="Arial" w:cs="Arial"/>
                  <w:color w:val="000000"/>
                  <w:sz w:val="13"/>
                  <w:szCs w:val="13"/>
                  <w:rPrChange w:id="562" w:author="Qualcomm_Bin Han" w:date="2024-11-26T11:18:00Z" w16du:dateUtc="2024-11-26T03:18:00Z">
                    <w:rPr>
                      <w:rFonts w:eastAsia="DengXian"/>
                      <w:color w:val="000000"/>
                      <w:sz w:val="15"/>
                      <w:szCs w:val="15"/>
                    </w:rPr>
                  </w:rPrChange>
                </w:rPr>
                <w:t>90°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91459B" w:rsidRDefault="00EB1C1C" w:rsidP="00C5659D">
            <w:pPr>
              <w:rPr>
                <w:ins w:id="563" w:author="Qualcomm_Bin Han" w:date="2024-11-26T10:52:00Z" w16du:dateUtc="2024-11-26T02:52:00Z"/>
                <w:rFonts w:ascii="Arial" w:eastAsia="DengXian" w:hAnsi="Arial" w:cs="Arial"/>
                <w:color w:val="000000"/>
                <w:sz w:val="13"/>
                <w:szCs w:val="13"/>
                <w:rPrChange w:id="564" w:author="Qualcomm_Bin Han" w:date="2024-11-26T11:18:00Z" w16du:dateUtc="2024-11-26T03:18:00Z">
                  <w:rPr>
                    <w:ins w:id="565"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91459B" w:rsidRDefault="00EB1C1C" w:rsidP="00C5659D">
            <w:pPr>
              <w:rPr>
                <w:ins w:id="566" w:author="Qualcomm_Bin Han" w:date="2024-11-26T10:52:00Z" w16du:dateUtc="2024-11-26T02:52:00Z"/>
                <w:rFonts w:ascii="Arial" w:eastAsia="DengXian" w:hAnsi="Arial" w:cs="Arial"/>
                <w:color w:val="000000"/>
                <w:sz w:val="13"/>
                <w:szCs w:val="13"/>
                <w:rPrChange w:id="567" w:author="Qualcomm_Bin Han" w:date="2024-11-26T11:18:00Z" w16du:dateUtc="2024-11-26T03:18:00Z">
                  <w:rPr>
                    <w:ins w:id="568"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91459B" w:rsidRDefault="00EB1C1C" w:rsidP="00C5659D">
            <w:pPr>
              <w:rPr>
                <w:ins w:id="569" w:author="Qualcomm_Bin Han" w:date="2024-11-26T10:52:00Z" w16du:dateUtc="2024-11-26T02:52:00Z"/>
                <w:rFonts w:ascii="Arial" w:eastAsia="DengXian" w:hAnsi="Arial" w:cs="Arial"/>
                <w:color w:val="000000"/>
                <w:sz w:val="13"/>
                <w:szCs w:val="13"/>
                <w:rPrChange w:id="570" w:author="Qualcomm_Bin Han" w:date="2024-11-26T11:18:00Z" w16du:dateUtc="2024-11-26T03:18:00Z">
                  <w:rPr>
                    <w:ins w:id="571"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91459B" w:rsidRDefault="00EB1C1C" w:rsidP="00C5659D">
            <w:pPr>
              <w:rPr>
                <w:ins w:id="572" w:author="Qualcomm_Bin Han" w:date="2024-11-26T10:52:00Z" w16du:dateUtc="2024-11-26T02:52:00Z"/>
                <w:rFonts w:ascii="Arial" w:eastAsia="DengXian" w:hAnsi="Arial" w:cs="Arial"/>
                <w:color w:val="000000"/>
                <w:sz w:val="13"/>
                <w:szCs w:val="13"/>
                <w:rPrChange w:id="573" w:author="Qualcomm_Bin Han" w:date="2024-11-26T11:18:00Z" w16du:dateUtc="2024-11-26T03:18:00Z">
                  <w:rPr>
                    <w:ins w:id="574"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91459B" w:rsidRDefault="00EB1C1C" w:rsidP="00C5659D">
            <w:pPr>
              <w:jc w:val="center"/>
              <w:rPr>
                <w:ins w:id="575" w:author="Qualcomm_Bin Han" w:date="2024-11-26T10:52:00Z" w16du:dateUtc="2024-11-26T02:52:00Z"/>
                <w:rFonts w:ascii="Arial" w:eastAsia="DengXian" w:hAnsi="Arial" w:cs="Arial"/>
                <w:color w:val="000000"/>
                <w:sz w:val="13"/>
                <w:szCs w:val="13"/>
                <w:rPrChange w:id="576" w:author="Qualcomm_Bin Han" w:date="2024-11-26T11:18:00Z" w16du:dateUtc="2024-11-26T03:18:00Z">
                  <w:rPr>
                    <w:ins w:id="577" w:author="Qualcomm_Bin Han" w:date="2024-11-26T10:52:00Z" w16du:dateUtc="2024-11-26T02:52:00Z"/>
                    <w:rFonts w:eastAsia="DengXian"/>
                    <w:color w:val="000000"/>
                    <w:sz w:val="15"/>
                    <w:szCs w:val="15"/>
                  </w:rPr>
                </w:rPrChange>
              </w:rPr>
            </w:pPr>
            <w:ins w:id="578" w:author="Qualcomm_Bin Han" w:date="2024-11-26T10:52:00Z" w16du:dateUtc="2024-11-26T02:52:00Z">
              <w:r w:rsidRPr="0091459B">
                <w:rPr>
                  <w:rFonts w:ascii="Arial" w:eastAsia="DengXian" w:hAnsi="Arial" w:cs="Arial"/>
                  <w:color w:val="000000"/>
                  <w:sz w:val="13"/>
                  <w:szCs w:val="13"/>
                  <w:rPrChange w:id="579" w:author="Qualcomm_Bin Han" w:date="2024-11-26T11:18:00Z" w16du:dateUtc="2024-11-26T03:18:00Z">
                    <w:rPr>
                      <w:rFonts w:eastAsia="DengXian"/>
                      <w:color w:val="000000"/>
                      <w:sz w:val="15"/>
                      <w:szCs w:val="15"/>
                    </w:rPr>
                  </w:rPrChange>
                </w:rPr>
                <w:t>[90,105] [270,165]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91459B" w:rsidRDefault="00EB1C1C" w:rsidP="00C5659D">
            <w:pPr>
              <w:jc w:val="center"/>
              <w:rPr>
                <w:ins w:id="580" w:author="Qualcomm_Bin Han" w:date="2024-11-26T10:52:00Z" w16du:dateUtc="2024-11-26T02:52:00Z"/>
                <w:rFonts w:ascii="Arial" w:eastAsia="DengXian" w:hAnsi="Arial" w:cs="Arial"/>
                <w:color w:val="000000"/>
                <w:sz w:val="13"/>
                <w:szCs w:val="13"/>
                <w:rPrChange w:id="581" w:author="Qualcomm_Bin Han" w:date="2024-11-26T11:18:00Z" w16du:dateUtc="2024-11-26T03:18:00Z">
                  <w:rPr>
                    <w:ins w:id="582" w:author="Qualcomm_Bin Han" w:date="2024-11-26T10:52:00Z" w16du:dateUtc="2024-11-26T02:52:00Z"/>
                    <w:rFonts w:eastAsia="DengXian"/>
                    <w:color w:val="000000"/>
                    <w:sz w:val="15"/>
                    <w:szCs w:val="15"/>
                  </w:rPr>
                </w:rPrChange>
              </w:rPr>
            </w:pPr>
            <w:ins w:id="583" w:author="Qualcomm_Bin Han" w:date="2024-11-26T10:52:00Z" w16du:dateUtc="2024-11-26T02:52:00Z">
              <w:r w:rsidRPr="0091459B">
                <w:rPr>
                  <w:rFonts w:ascii="Arial" w:eastAsia="DengXian" w:hAnsi="Arial" w:cs="Arial"/>
                  <w:color w:val="000000"/>
                  <w:sz w:val="13"/>
                  <w:szCs w:val="13"/>
                  <w:rPrChange w:id="584" w:author="Qualcomm_Bin Han" w:date="2024-11-26T11:18:00Z" w16du:dateUtc="2024-11-26T03:18:00Z">
                    <w:rPr>
                      <w:rFonts w:eastAsia="DengXian"/>
                      <w:color w:val="000000"/>
                      <w:sz w:val="15"/>
                      <w:szCs w:val="15"/>
                    </w:rPr>
                  </w:rPrChange>
                </w:rPr>
                <w:t>[26.49,20.49]</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91459B" w:rsidRDefault="00EB1C1C" w:rsidP="00C5659D">
            <w:pPr>
              <w:jc w:val="center"/>
              <w:rPr>
                <w:ins w:id="585" w:author="Qualcomm_Bin Han" w:date="2024-11-26T10:52:00Z" w16du:dateUtc="2024-11-26T02:52:00Z"/>
                <w:rFonts w:ascii="Arial" w:eastAsia="DengXian" w:hAnsi="Arial" w:cs="Arial"/>
                <w:color w:val="000000"/>
                <w:sz w:val="13"/>
                <w:szCs w:val="13"/>
                <w:rPrChange w:id="586" w:author="Qualcomm_Bin Han" w:date="2024-11-26T11:18:00Z" w16du:dateUtc="2024-11-26T03:18:00Z">
                  <w:rPr>
                    <w:ins w:id="587" w:author="Qualcomm_Bin Han" w:date="2024-11-26T10:52:00Z" w16du:dateUtc="2024-11-26T02:52:00Z"/>
                    <w:rFonts w:eastAsia="DengXian"/>
                    <w:color w:val="000000"/>
                    <w:sz w:val="15"/>
                    <w:szCs w:val="15"/>
                  </w:rPr>
                </w:rPrChange>
              </w:rPr>
            </w:pPr>
            <w:ins w:id="588" w:author="Qualcomm_Bin Han" w:date="2024-11-26T10:52:00Z" w16du:dateUtc="2024-11-26T02:52:00Z">
              <w:r w:rsidRPr="0091459B">
                <w:rPr>
                  <w:rFonts w:ascii="Arial" w:eastAsia="DengXian" w:hAnsi="Arial" w:cs="Arial"/>
                  <w:color w:val="000000"/>
                  <w:sz w:val="13"/>
                  <w:szCs w:val="13"/>
                  <w:rPrChange w:id="589" w:author="Qualcomm_Bin Han" w:date="2024-11-26T11:18:00Z" w16du:dateUtc="2024-11-26T03:18:00Z">
                    <w:rPr>
                      <w:rFonts w:eastAsia="DengXian"/>
                      <w:color w:val="000000"/>
                      <w:sz w:val="15"/>
                      <w:szCs w:val="15"/>
                    </w:rPr>
                  </w:rPrChange>
                </w:rPr>
                <w:t>[90,15] [90,105]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91459B" w:rsidRDefault="00EB1C1C" w:rsidP="00C5659D">
            <w:pPr>
              <w:jc w:val="center"/>
              <w:rPr>
                <w:ins w:id="590" w:author="Qualcomm_Bin Han" w:date="2024-11-26T10:52:00Z" w16du:dateUtc="2024-11-26T02:52:00Z"/>
                <w:rFonts w:ascii="Arial" w:eastAsia="DengXian" w:hAnsi="Arial" w:cs="Arial"/>
                <w:color w:val="000000"/>
                <w:sz w:val="13"/>
                <w:szCs w:val="13"/>
                <w:rPrChange w:id="591" w:author="Qualcomm_Bin Han" w:date="2024-11-26T11:18:00Z" w16du:dateUtc="2024-11-26T03:18:00Z">
                  <w:rPr>
                    <w:ins w:id="592" w:author="Qualcomm_Bin Han" w:date="2024-11-26T10:52:00Z" w16du:dateUtc="2024-11-26T02:52:00Z"/>
                    <w:rFonts w:eastAsia="DengXian"/>
                    <w:color w:val="000000"/>
                    <w:sz w:val="15"/>
                    <w:szCs w:val="15"/>
                  </w:rPr>
                </w:rPrChange>
              </w:rPr>
            </w:pPr>
            <w:ins w:id="593" w:author="Qualcomm_Bin Han" w:date="2024-11-26T10:52:00Z" w16du:dateUtc="2024-11-26T02:52:00Z">
              <w:r w:rsidRPr="0091459B">
                <w:rPr>
                  <w:rFonts w:ascii="Arial" w:eastAsia="DengXian" w:hAnsi="Arial" w:cs="Arial"/>
                  <w:color w:val="000000"/>
                  <w:sz w:val="13"/>
                  <w:szCs w:val="13"/>
                  <w:rPrChange w:id="594" w:author="Qualcomm_Bin Han" w:date="2024-11-26T11:18:00Z" w16du:dateUtc="2024-11-26T03:18:00Z">
                    <w:rPr>
                      <w:rFonts w:eastAsia="DengXian"/>
                      <w:color w:val="000000"/>
                      <w:sz w:val="15"/>
                      <w:szCs w:val="15"/>
                    </w:rPr>
                  </w:rPrChange>
                </w:rPr>
                <w:t>[21.37,26.49]</w:t>
              </w:r>
            </w:ins>
          </w:p>
        </w:tc>
      </w:tr>
      <w:tr w:rsidR="00EB1C1C" w14:paraId="6F10E712" w14:textId="77777777" w:rsidTr="00C5659D">
        <w:trPr>
          <w:trHeight w:val="300"/>
          <w:ins w:id="595"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91459B" w:rsidRDefault="00EB1C1C" w:rsidP="00C5659D">
            <w:pPr>
              <w:jc w:val="center"/>
              <w:rPr>
                <w:ins w:id="596" w:author="Qualcomm_Bin Han" w:date="2024-11-26T10:52:00Z" w16du:dateUtc="2024-11-26T02:52:00Z"/>
                <w:rFonts w:ascii="Arial" w:eastAsia="DengXian" w:hAnsi="Arial" w:cs="Arial"/>
                <w:color w:val="000000"/>
                <w:sz w:val="13"/>
                <w:szCs w:val="13"/>
                <w:rPrChange w:id="597" w:author="Qualcomm_Bin Han" w:date="2024-11-26T11:18:00Z" w16du:dateUtc="2024-11-26T03:18:00Z">
                  <w:rPr>
                    <w:ins w:id="598" w:author="Qualcomm_Bin Han" w:date="2024-11-26T10:52:00Z" w16du:dateUtc="2024-11-26T02:52:00Z"/>
                    <w:rFonts w:eastAsia="DengXian"/>
                    <w:color w:val="000000"/>
                    <w:sz w:val="15"/>
                    <w:szCs w:val="15"/>
                  </w:rPr>
                </w:rPrChange>
              </w:rPr>
            </w:pPr>
            <w:ins w:id="599" w:author="Qualcomm_Bin Han" w:date="2024-11-26T10:52:00Z" w16du:dateUtc="2024-11-26T02:52:00Z">
              <w:r w:rsidRPr="0091459B">
                <w:rPr>
                  <w:rFonts w:ascii="Arial" w:eastAsia="DengXian" w:hAnsi="Arial" w:cs="Arial"/>
                  <w:color w:val="000000"/>
                  <w:sz w:val="13"/>
                  <w:szCs w:val="13"/>
                  <w:rPrChange w:id="600" w:author="Qualcomm_Bin Han" w:date="2024-11-26T11:18:00Z" w16du:dateUtc="2024-11-26T03:18:00Z">
                    <w:rPr>
                      <w:rFonts w:eastAsia="DengXian"/>
                      <w:color w:val="000000"/>
                      <w:sz w:val="15"/>
                      <w:szCs w:val="15"/>
                    </w:rPr>
                  </w:rPrChange>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91459B" w:rsidRDefault="00EB1C1C" w:rsidP="00C5659D">
            <w:pPr>
              <w:rPr>
                <w:ins w:id="601" w:author="Qualcomm_Bin Han" w:date="2024-11-26T10:52:00Z" w16du:dateUtc="2024-11-26T02:52:00Z"/>
                <w:rFonts w:ascii="Arial" w:eastAsia="DengXian" w:hAnsi="Arial" w:cs="Arial"/>
                <w:color w:val="000000"/>
                <w:sz w:val="13"/>
                <w:szCs w:val="13"/>
                <w:rPrChange w:id="602" w:author="Qualcomm_Bin Han" w:date="2024-11-26T11:18:00Z" w16du:dateUtc="2024-11-26T03:18:00Z">
                  <w:rPr>
                    <w:ins w:id="603"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91459B" w:rsidRDefault="00EB1C1C" w:rsidP="00C5659D">
            <w:pPr>
              <w:rPr>
                <w:ins w:id="604" w:author="Qualcomm_Bin Han" w:date="2024-11-26T10:52:00Z" w16du:dateUtc="2024-11-26T02:52:00Z"/>
                <w:rFonts w:ascii="Arial" w:eastAsia="DengXian" w:hAnsi="Arial" w:cs="Arial"/>
                <w:color w:val="000000"/>
                <w:sz w:val="13"/>
                <w:szCs w:val="13"/>
                <w:rPrChange w:id="605" w:author="Qualcomm_Bin Han" w:date="2024-11-26T11:18:00Z" w16du:dateUtc="2024-11-26T03:18:00Z">
                  <w:rPr>
                    <w:ins w:id="606"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91459B" w:rsidRDefault="00EB1C1C" w:rsidP="00C5659D">
            <w:pPr>
              <w:rPr>
                <w:ins w:id="607" w:author="Qualcomm_Bin Han" w:date="2024-11-26T10:52:00Z" w16du:dateUtc="2024-11-26T02:52:00Z"/>
                <w:rFonts w:ascii="Arial" w:eastAsia="DengXian" w:hAnsi="Arial" w:cs="Arial"/>
                <w:color w:val="000000"/>
                <w:sz w:val="13"/>
                <w:szCs w:val="13"/>
                <w:rPrChange w:id="608" w:author="Qualcomm_Bin Han" w:date="2024-11-26T11:18:00Z" w16du:dateUtc="2024-11-26T03:18:00Z">
                  <w:rPr>
                    <w:ins w:id="609"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91459B" w:rsidRDefault="00EB1C1C" w:rsidP="00C5659D">
            <w:pPr>
              <w:rPr>
                <w:ins w:id="610" w:author="Qualcomm_Bin Han" w:date="2024-11-26T10:52:00Z" w16du:dateUtc="2024-11-26T02:52:00Z"/>
                <w:rFonts w:ascii="Arial" w:eastAsia="DengXian" w:hAnsi="Arial" w:cs="Arial"/>
                <w:color w:val="000000"/>
                <w:sz w:val="13"/>
                <w:szCs w:val="13"/>
                <w:rPrChange w:id="611" w:author="Qualcomm_Bin Han" w:date="2024-11-26T11:18:00Z" w16du:dateUtc="2024-11-26T03:18:00Z">
                  <w:rPr>
                    <w:ins w:id="612"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91459B" w:rsidRDefault="00EB1C1C" w:rsidP="00C5659D">
            <w:pPr>
              <w:jc w:val="center"/>
              <w:rPr>
                <w:ins w:id="613" w:author="Qualcomm_Bin Han" w:date="2024-11-26T10:52:00Z" w16du:dateUtc="2024-11-26T02:52:00Z"/>
                <w:rFonts w:ascii="Arial" w:eastAsia="DengXian" w:hAnsi="Arial" w:cs="Arial"/>
                <w:color w:val="000000"/>
                <w:sz w:val="13"/>
                <w:szCs w:val="13"/>
                <w:rPrChange w:id="614" w:author="Qualcomm_Bin Han" w:date="2024-11-26T11:18:00Z" w16du:dateUtc="2024-11-26T03:18:00Z">
                  <w:rPr>
                    <w:ins w:id="615" w:author="Qualcomm_Bin Han" w:date="2024-11-26T10:52:00Z" w16du:dateUtc="2024-11-26T02:52:00Z"/>
                    <w:rFonts w:eastAsia="DengXian"/>
                    <w:color w:val="000000"/>
                    <w:sz w:val="15"/>
                    <w:szCs w:val="15"/>
                  </w:rPr>
                </w:rPrChange>
              </w:rPr>
            </w:pPr>
            <w:ins w:id="616" w:author="Qualcomm_Bin Han" w:date="2024-11-26T10:52:00Z" w16du:dateUtc="2024-11-26T02:52:00Z">
              <w:r w:rsidRPr="0091459B">
                <w:rPr>
                  <w:rFonts w:ascii="Arial" w:eastAsia="DengXian" w:hAnsi="Arial" w:cs="Arial"/>
                  <w:color w:val="000000"/>
                  <w:sz w:val="13"/>
                  <w:szCs w:val="13"/>
                  <w:rPrChange w:id="617" w:author="Qualcomm_Bin Han" w:date="2024-11-26T11:18:00Z" w16du:dateUtc="2024-11-26T03:18:00Z">
                    <w:rPr>
                      <w:rFonts w:eastAsia="DengXian"/>
                      <w:color w:val="000000"/>
                      <w:sz w:val="15"/>
                      <w:szCs w:val="15"/>
                    </w:rPr>
                  </w:rPrChange>
                </w:rPr>
                <w:t>[90,105] [270,135]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91459B" w:rsidRDefault="00EB1C1C" w:rsidP="00C5659D">
            <w:pPr>
              <w:jc w:val="center"/>
              <w:rPr>
                <w:ins w:id="618" w:author="Qualcomm_Bin Han" w:date="2024-11-26T10:52:00Z" w16du:dateUtc="2024-11-26T02:52:00Z"/>
                <w:rFonts w:ascii="Arial" w:eastAsia="DengXian" w:hAnsi="Arial" w:cs="Arial"/>
                <w:color w:val="000000"/>
                <w:sz w:val="13"/>
                <w:szCs w:val="13"/>
                <w:rPrChange w:id="619" w:author="Qualcomm_Bin Han" w:date="2024-11-26T11:18:00Z" w16du:dateUtc="2024-11-26T03:18:00Z">
                  <w:rPr>
                    <w:ins w:id="620" w:author="Qualcomm_Bin Han" w:date="2024-11-26T10:52:00Z" w16du:dateUtc="2024-11-26T02:52:00Z"/>
                    <w:rFonts w:eastAsia="DengXian"/>
                    <w:color w:val="000000"/>
                    <w:sz w:val="15"/>
                    <w:szCs w:val="15"/>
                  </w:rPr>
                </w:rPrChange>
              </w:rPr>
            </w:pPr>
            <w:ins w:id="621" w:author="Qualcomm_Bin Han" w:date="2024-11-26T10:52:00Z" w16du:dateUtc="2024-11-26T02:52:00Z">
              <w:r w:rsidRPr="0091459B">
                <w:rPr>
                  <w:rFonts w:ascii="Arial" w:eastAsia="DengXian" w:hAnsi="Arial" w:cs="Arial"/>
                  <w:color w:val="000000"/>
                  <w:sz w:val="13"/>
                  <w:szCs w:val="13"/>
                  <w:rPrChange w:id="622" w:author="Qualcomm_Bin Han" w:date="2024-11-26T11:18:00Z" w16du:dateUtc="2024-11-26T03:18:00Z">
                    <w:rPr>
                      <w:rFonts w:eastAsia="DengXian"/>
                      <w:color w:val="000000"/>
                      <w:sz w:val="15"/>
                      <w:szCs w:val="15"/>
                    </w:rPr>
                  </w:rPrChange>
                </w:rPr>
                <w:t>[26.49,24.26]</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91459B" w:rsidRDefault="00EB1C1C" w:rsidP="00C5659D">
            <w:pPr>
              <w:jc w:val="center"/>
              <w:rPr>
                <w:ins w:id="623" w:author="Qualcomm_Bin Han" w:date="2024-11-26T10:52:00Z" w16du:dateUtc="2024-11-26T02:52:00Z"/>
                <w:rFonts w:ascii="Arial" w:eastAsia="DengXian" w:hAnsi="Arial" w:cs="Arial"/>
                <w:color w:val="000000"/>
                <w:sz w:val="13"/>
                <w:szCs w:val="13"/>
                <w:rPrChange w:id="624" w:author="Qualcomm_Bin Han" w:date="2024-11-26T11:18:00Z" w16du:dateUtc="2024-11-26T03:18:00Z">
                  <w:rPr>
                    <w:ins w:id="625" w:author="Qualcomm_Bin Han" w:date="2024-11-26T10:52:00Z" w16du:dateUtc="2024-11-26T02:52:00Z"/>
                    <w:rFonts w:eastAsia="DengXian"/>
                    <w:color w:val="000000"/>
                    <w:sz w:val="15"/>
                    <w:szCs w:val="15"/>
                  </w:rPr>
                </w:rPrChange>
              </w:rPr>
            </w:pPr>
            <w:ins w:id="626" w:author="Qualcomm_Bin Han" w:date="2024-11-26T10:52:00Z" w16du:dateUtc="2024-11-26T02:52:00Z">
              <w:r w:rsidRPr="0091459B">
                <w:rPr>
                  <w:rFonts w:ascii="Arial" w:eastAsia="DengXian" w:hAnsi="Arial" w:cs="Arial"/>
                  <w:color w:val="000000"/>
                  <w:sz w:val="13"/>
                  <w:szCs w:val="13"/>
                  <w:rPrChange w:id="627" w:author="Qualcomm_Bin Han" w:date="2024-11-26T11:18:00Z" w16du:dateUtc="2024-11-26T03:18:00Z">
                    <w:rPr>
                      <w:rFonts w:eastAsia="DengXian"/>
                      <w:color w:val="000000"/>
                      <w:sz w:val="15"/>
                      <w:szCs w:val="15"/>
                    </w:rPr>
                  </w:rPrChange>
                </w:rPr>
                <w:t>[270,15] [90,105]</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91459B" w:rsidRDefault="00EB1C1C" w:rsidP="00C5659D">
            <w:pPr>
              <w:jc w:val="center"/>
              <w:rPr>
                <w:ins w:id="628" w:author="Qualcomm_Bin Han" w:date="2024-11-26T10:52:00Z" w16du:dateUtc="2024-11-26T02:52:00Z"/>
                <w:rFonts w:ascii="Arial" w:eastAsia="DengXian" w:hAnsi="Arial" w:cs="Arial"/>
                <w:color w:val="000000"/>
                <w:sz w:val="13"/>
                <w:szCs w:val="13"/>
                <w:rPrChange w:id="629" w:author="Qualcomm_Bin Han" w:date="2024-11-26T11:18:00Z" w16du:dateUtc="2024-11-26T03:18:00Z">
                  <w:rPr>
                    <w:ins w:id="630" w:author="Qualcomm_Bin Han" w:date="2024-11-26T10:52:00Z" w16du:dateUtc="2024-11-26T02:52:00Z"/>
                    <w:rFonts w:eastAsia="DengXian"/>
                    <w:color w:val="000000"/>
                    <w:sz w:val="15"/>
                    <w:szCs w:val="15"/>
                  </w:rPr>
                </w:rPrChange>
              </w:rPr>
            </w:pPr>
            <w:ins w:id="631" w:author="Qualcomm_Bin Han" w:date="2024-11-26T10:52:00Z" w16du:dateUtc="2024-11-26T02:52:00Z">
              <w:r w:rsidRPr="0091459B">
                <w:rPr>
                  <w:rFonts w:ascii="Arial" w:eastAsia="DengXian" w:hAnsi="Arial" w:cs="Arial"/>
                  <w:color w:val="000000"/>
                  <w:sz w:val="13"/>
                  <w:szCs w:val="13"/>
                  <w:rPrChange w:id="632" w:author="Qualcomm_Bin Han" w:date="2024-11-26T11:18:00Z" w16du:dateUtc="2024-11-26T03:18:00Z">
                    <w:rPr>
                      <w:rFonts w:eastAsia="DengXian"/>
                      <w:color w:val="000000"/>
                      <w:sz w:val="15"/>
                      <w:szCs w:val="15"/>
                    </w:rPr>
                  </w:rPrChange>
                </w:rPr>
                <w:t>[23.00,26.49]</w:t>
              </w:r>
            </w:ins>
          </w:p>
        </w:tc>
      </w:tr>
      <w:tr w:rsidR="00EB1C1C" w14:paraId="7DCA43B4" w14:textId="77777777" w:rsidTr="00C5659D">
        <w:trPr>
          <w:trHeight w:val="300"/>
          <w:ins w:id="633" w:author="Qualcomm_Bin Han" w:date="2024-11-26T10:52:00Z" w16du:dateUtc="2024-11-26T02:5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91459B" w:rsidRDefault="00EB1C1C" w:rsidP="00C5659D">
            <w:pPr>
              <w:jc w:val="center"/>
              <w:rPr>
                <w:ins w:id="634" w:author="Qualcomm_Bin Han" w:date="2024-11-26T10:52:00Z" w16du:dateUtc="2024-11-26T02:52:00Z"/>
                <w:rFonts w:ascii="Arial" w:eastAsia="DengXian" w:hAnsi="Arial" w:cs="Arial"/>
                <w:color w:val="000000"/>
                <w:sz w:val="13"/>
                <w:szCs w:val="13"/>
                <w:rPrChange w:id="635" w:author="Qualcomm_Bin Han" w:date="2024-11-26T11:18:00Z" w16du:dateUtc="2024-11-26T03:18:00Z">
                  <w:rPr>
                    <w:ins w:id="636" w:author="Qualcomm_Bin Han" w:date="2024-11-26T10:52:00Z" w16du:dateUtc="2024-11-26T02:52:00Z"/>
                    <w:rFonts w:eastAsia="DengXian"/>
                    <w:color w:val="000000"/>
                    <w:sz w:val="15"/>
                    <w:szCs w:val="15"/>
                  </w:rPr>
                </w:rPrChange>
              </w:rPr>
            </w:pPr>
            <w:ins w:id="637" w:author="Qualcomm_Bin Han" w:date="2024-11-26T10:52:00Z" w16du:dateUtc="2024-11-26T02:52:00Z">
              <w:r w:rsidRPr="0091459B">
                <w:rPr>
                  <w:rFonts w:ascii="Arial" w:eastAsia="DengXian" w:hAnsi="Arial" w:cs="Arial"/>
                  <w:color w:val="000000"/>
                  <w:sz w:val="13"/>
                  <w:szCs w:val="13"/>
                  <w:rPrChange w:id="638" w:author="Qualcomm_Bin Han" w:date="2024-11-26T11:18:00Z" w16du:dateUtc="2024-11-26T03:18:00Z">
                    <w:rPr>
                      <w:rFonts w:eastAsia="DengXian"/>
                      <w:color w:val="000000"/>
                      <w:sz w:val="15"/>
                      <w:szCs w:val="15"/>
                    </w:rPr>
                  </w:rPrChange>
                </w:rPr>
                <w:t>150°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91459B" w:rsidRDefault="00EB1C1C" w:rsidP="00C5659D">
            <w:pPr>
              <w:rPr>
                <w:ins w:id="639" w:author="Qualcomm_Bin Han" w:date="2024-11-26T10:52:00Z" w16du:dateUtc="2024-11-26T02:52:00Z"/>
                <w:rFonts w:ascii="Arial" w:eastAsia="DengXian" w:hAnsi="Arial" w:cs="Arial"/>
                <w:color w:val="000000"/>
                <w:sz w:val="13"/>
                <w:szCs w:val="13"/>
                <w:rPrChange w:id="640" w:author="Qualcomm_Bin Han" w:date="2024-11-26T11:18:00Z" w16du:dateUtc="2024-11-26T03:18:00Z">
                  <w:rPr>
                    <w:ins w:id="641"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91459B" w:rsidRDefault="00EB1C1C" w:rsidP="00C5659D">
            <w:pPr>
              <w:rPr>
                <w:ins w:id="642" w:author="Qualcomm_Bin Han" w:date="2024-11-26T10:52:00Z" w16du:dateUtc="2024-11-26T02:52:00Z"/>
                <w:rFonts w:ascii="Arial" w:eastAsia="DengXian" w:hAnsi="Arial" w:cs="Arial"/>
                <w:color w:val="000000"/>
                <w:sz w:val="13"/>
                <w:szCs w:val="13"/>
                <w:rPrChange w:id="643" w:author="Qualcomm_Bin Han" w:date="2024-11-26T11:18:00Z" w16du:dateUtc="2024-11-26T03:18:00Z">
                  <w:rPr>
                    <w:ins w:id="644"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91459B" w:rsidRDefault="00EB1C1C" w:rsidP="00C5659D">
            <w:pPr>
              <w:rPr>
                <w:ins w:id="645" w:author="Qualcomm_Bin Han" w:date="2024-11-26T10:52:00Z" w16du:dateUtc="2024-11-26T02:52:00Z"/>
                <w:rFonts w:ascii="Arial" w:eastAsia="DengXian" w:hAnsi="Arial" w:cs="Arial"/>
                <w:color w:val="000000"/>
                <w:sz w:val="13"/>
                <w:szCs w:val="13"/>
                <w:rPrChange w:id="646" w:author="Qualcomm_Bin Han" w:date="2024-11-26T11:18:00Z" w16du:dateUtc="2024-11-26T03:18:00Z">
                  <w:rPr>
                    <w:ins w:id="647" w:author="Qualcomm_Bin Han" w:date="2024-11-26T10:52:00Z" w16du:dateUtc="2024-11-26T02:52:00Z"/>
                    <w:rFonts w:eastAsia="DengXian"/>
                    <w:color w:val="000000"/>
                    <w:sz w:val="15"/>
                    <w:szCs w:val="15"/>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91459B" w:rsidRDefault="00EB1C1C" w:rsidP="00C5659D">
            <w:pPr>
              <w:rPr>
                <w:ins w:id="648" w:author="Qualcomm_Bin Han" w:date="2024-11-26T10:52:00Z" w16du:dateUtc="2024-11-26T02:52:00Z"/>
                <w:rFonts w:ascii="Arial" w:eastAsia="DengXian" w:hAnsi="Arial" w:cs="Arial"/>
                <w:color w:val="000000"/>
                <w:sz w:val="13"/>
                <w:szCs w:val="13"/>
                <w:rPrChange w:id="649" w:author="Qualcomm_Bin Han" w:date="2024-11-26T11:18:00Z" w16du:dateUtc="2024-11-26T03:18:00Z">
                  <w:rPr>
                    <w:ins w:id="650" w:author="Qualcomm_Bin Han" w:date="2024-11-26T10:52:00Z" w16du:dateUtc="2024-11-26T02:52:00Z"/>
                    <w:rFonts w:eastAsia="DengXian"/>
                    <w:color w:val="000000"/>
                    <w:sz w:val="15"/>
                    <w:szCs w:val="15"/>
                  </w:rPr>
                </w:rPrChange>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91459B" w:rsidRDefault="00EB1C1C" w:rsidP="00C5659D">
            <w:pPr>
              <w:jc w:val="center"/>
              <w:rPr>
                <w:ins w:id="651" w:author="Qualcomm_Bin Han" w:date="2024-11-26T10:52:00Z" w16du:dateUtc="2024-11-26T02:52:00Z"/>
                <w:rFonts w:ascii="Arial" w:eastAsia="DengXian" w:hAnsi="Arial" w:cs="Arial"/>
                <w:color w:val="000000"/>
                <w:sz w:val="13"/>
                <w:szCs w:val="13"/>
                <w:rPrChange w:id="652" w:author="Qualcomm_Bin Han" w:date="2024-11-26T11:18:00Z" w16du:dateUtc="2024-11-26T03:18:00Z">
                  <w:rPr>
                    <w:ins w:id="653" w:author="Qualcomm_Bin Han" w:date="2024-11-26T10:52:00Z" w16du:dateUtc="2024-11-26T02:52:00Z"/>
                    <w:rFonts w:eastAsia="DengXian"/>
                    <w:color w:val="000000"/>
                    <w:sz w:val="15"/>
                    <w:szCs w:val="15"/>
                    <w:highlight w:val="green"/>
                  </w:rPr>
                </w:rPrChange>
              </w:rPr>
            </w:pPr>
            <w:ins w:id="654" w:author="Qualcomm_Bin Han" w:date="2024-11-26T10:52:00Z" w16du:dateUtc="2024-11-26T02:52:00Z">
              <w:r w:rsidRPr="0091459B">
                <w:rPr>
                  <w:rFonts w:ascii="Arial" w:eastAsia="DengXian" w:hAnsi="Arial" w:cs="Arial"/>
                  <w:color w:val="000000"/>
                  <w:sz w:val="13"/>
                  <w:szCs w:val="13"/>
                  <w:rPrChange w:id="655" w:author="Qualcomm_Bin Han" w:date="2024-11-26T11:18:00Z" w16du:dateUtc="2024-11-26T03:18:00Z">
                    <w:rPr>
                      <w:rFonts w:eastAsia="DengXian"/>
                      <w:color w:val="000000"/>
                      <w:sz w:val="15"/>
                      <w:szCs w:val="15"/>
                      <w:highlight w:val="green"/>
                    </w:rPr>
                  </w:rPrChange>
                </w:rPr>
                <w:t>[90,105] [270,105]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91459B" w:rsidRDefault="00EB1C1C" w:rsidP="00C5659D">
            <w:pPr>
              <w:jc w:val="center"/>
              <w:rPr>
                <w:ins w:id="656" w:author="Qualcomm_Bin Han" w:date="2024-11-26T10:52:00Z" w16du:dateUtc="2024-11-26T02:52:00Z"/>
                <w:rFonts w:ascii="Arial" w:eastAsia="DengXian" w:hAnsi="Arial" w:cs="Arial"/>
                <w:color w:val="000000"/>
                <w:sz w:val="13"/>
                <w:szCs w:val="13"/>
                <w:rPrChange w:id="657" w:author="Qualcomm_Bin Han" w:date="2024-11-26T11:18:00Z" w16du:dateUtc="2024-11-26T03:18:00Z">
                  <w:rPr>
                    <w:ins w:id="658" w:author="Qualcomm_Bin Han" w:date="2024-11-26T10:52:00Z" w16du:dateUtc="2024-11-26T02:52:00Z"/>
                    <w:rFonts w:eastAsia="DengXian"/>
                    <w:color w:val="000000"/>
                    <w:sz w:val="15"/>
                    <w:szCs w:val="15"/>
                    <w:highlight w:val="green"/>
                  </w:rPr>
                </w:rPrChange>
              </w:rPr>
            </w:pPr>
            <w:ins w:id="659" w:author="Qualcomm_Bin Han" w:date="2024-11-26T10:52:00Z" w16du:dateUtc="2024-11-26T02:52:00Z">
              <w:r w:rsidRPr="0091459B">
                <w:rPr>
                  <w:rFonts w:ascii="Arial" w:eastAsia="DengXian" w:hAnsi="Arial" w:cs="Arial"/>
                  <w:color w:val="000000"/>
                  <w:sz w:val="13"/>
                  <w:szCs w:val="13"/>
                  <w:rPrChange w:id="660" w:author="Qualcomm_Bin Han" w:date="2024-11-26T11:18:00Z" w16du:dateUtc="2024-11-26T03:18:00Z">
                    <w:rPr>
                      <w:rFonts w:eastAsia="DengXian"/>
                      <w:color w:val="000000"/>
                      <w:sz w:val="15"/>
                      <w:szCs w:val="15"/>
                      <w:highlight w:val="green"/>
                    </w:rPr>
                  </w:rPrChange>
                </w:rPr>
                <w:t>[26.49,26.31]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91459B" w:rsidRDefault="00EB1C1C" w:rsidP="00C5659D">
            <w:pPr>
              <w:jc w:val="center"/>
              <w:rPr>
                <w:ins w:id="661" w:author="Qualcomm_Bin Han" w:date="2024-11-26T10:52:00Z" w16du:dateUtc="2024-11-26T02:52:00Z"/>
                <w:rFonts w:ascii="Arial" w:eastAsia="DengXian" w:hAnsi="Arial" w:cs="Arial"/>
                <w:color w:val="000000"/>
                <w:sz w:val="13"/>
                <w:szCs w:val="13"/>
                <w:rPrChange w:id="662" w:author="Qualcomm_Bin Han" w:date="2024-11-26T11:18:00Z" w16du:dateUtc="2024-11-26T03:18:00Z">
                  <w:rPr>
                    <w:ins w:id="663" w:author="Qualcomm_Bin Han" w:date="2024-11-26T10:52:00Z" w16du:dateUtc="2024-11-26T02:52:00Z"/>
                    <w:rFonts w:eastAsia="DengXian"/>
                    <w:color w:val="000000"/>
                    <w:sz w:val="15"/>
                    <w:szCs w:val="15"/>
                  </w:rPr>
                </w:rPrChange>
              </w:rPr>
            </w:pPr>
            <w:ins w:id="664" w:author="Qualcomm_Bin Han" w:date="2024-11-26T10:52:00Z" w16du:dateUtc="2024-11-26T02:52:00Z">
              <w:r w:rsidRPr="0091459B">
                <w:rPr>
                  <w:rFonts w:ascii="Arial" w:eastAsia="DengXian" w:hAnsi="Arial" w:cs="Arial"/>
                  <w:color w:val="000000"/>
                  <w:sz w:val="13"/>
                  <w:szCs w:val="13"/>
                  <w:rPrChange w:id="665" w:author="Qualcomm_Bin Han" w:date="2024-11-26T11:18:00Z" w16du:dateUtc="2024-11-26T03:18:00Z">
                    <w:rPr>
                      <w:rFonts w:eastAsia="DengXian"/>
                      <w:color w:val="000000"/>
                      <w:sz w:val="15"/>
                      <w:szCs w:val="15"/>
                    </w:rPr>
                  </w:rPrChange>
                </w:rPr>
                <w:t>[270,45] [90,105]</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91459B" w:rsidRDefault="00EB1C1C" w:rsidP="00C5659D">
            <w:pPr>
              <w:jc w:val="center"/>
              <w:rPr>
                <w:ins w:id="666" w:author="Qualcomm_Bin Han" w:date="2024-11-26T10:52:00Z" w16du:dateUtc="2024-11-26T02:52:00Z"/>
                <w:rFonts w:ascii="Arial" w:eastAsia="DengXian" w:hAnsi="Arial" w:cs="Arial"/>
                <w:color w:val="000000"/>
                <w:sz w:val="13"/>
                <w:szCs w:val="13"/>
                <w:rPrChange w:id="667" w:author="Qualcomm_Bin Han" w:date="2024-11-26T11:18:00Z" w16du:dateUtc="2024-11-26T03:18:00Z">
                  <w:rPr>
                    <w:ins w:id="668" w:author="Qualcomm_Bin Han" w:date="2024-11-26T10:52:00Z" w16du:dateUtc="2024-11-26T02:52:00Z"/>
                    <w:rFonts w:eastAsia="DengXian"/>
                    <w:color w:val="000000"/>
                    <w:sz w:val="15"/>
                    <w:szCs w:val="15"/>
                  </w:rPr>
                </w:rPrChange>
              </w:rPr>
            </w:pPr>
            <w:ins w:id="669" w:author="Qualcomm_Bin Han" w:date="2024-11-26T10:52:00Z" w16du:dateUtc="2024-11-26T02:52:00Z">
              <w:r w:rsidRPr="0091459B">
                <w:rPr>
                  <w:rFonts w:ascii="Arial" w:eastAsia="DengXian" w:hAnsi="Arial" w:cs="Arial"/>
                  <w:color w:val="000000"/>
                  <w:sz w:val="13"/>
                  <w:szCs w:val="13"/>
                  <w:rPrChange w:id="670" w:author="Qualcomm_Bin Han" w:date="2024-11-26T11:18:00Z" w16du:dateUtc="2024-11-26T03:18:00Z">
                    <w:rPr>
                      <w:rFonts w:eastAsia="DengXian"/>
                      <w:color w:val="000000"/>
                      <w:sz w:val="15"/>
                      <w:szCs w:val="15"/>
                    </w:rPr>
                  </w:rPrChange>
                </w:rPr>
                <w:t>[23.79,23.49]</w:t>
              </w:r>
            </w:ins>
          </w:p>
        </w:tc>
      </w:tr>
    </w:tbl>
    <w:p w14:paraId="539440C8" w14:textId="77777777" w:rsidR="00EB1C1C" w:rsidRDefault="00EB1C1C" w:rsidP="00EB1C1C">
      <w:pPr>
        <w:rPr>
          <w:ins w:id="671" w:author="Qualcomm_Bin Han" w:date="2024-11-26T10:52:00Z" w16du:dateUtc="2024-11-26T02:52:00Z"/>
        </w:rPr>
      </w:pPr>
    </w:p>
    <w:p w14:paraId="2A26C54A" w14:textId="474ED237" w:rsidR="00EB1C1C" w:rsidRPr="00350B90" w:rsidRDefault="00EB1C1C" w:rsidP="00EB1C1C">
      <w:pPr>
        <w:rPr>
          <w:ins w:id="672" w:author="Qualcomm_Bin Han" w:date="2024-11-26T10:52:00Z" w16du:dateUtc="2024-11-26T02:52:00Z"/>
        </w:rPr>
      </w:pPr>
      <w:ins w:id="673" w:author="Qualcomm_Bin Han" w:date="2024-11-26T10:52:00Z" w16du:dateUtc="2024-11-26T02:52:00Z">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ins>
      <w:ins w:id="674" w:author="Qualcomm_Bin Han" w:date="2024-11-26T10:53:00Z" w16du:dateUtc="2024-11-26T02:53:00Z">
        <w:r w:rsidR="00BD38BB">
          <w:rPr>
            <w:rFonts w:hint="eastAsia"/>
            <w:lang w:eastAsia="zh-CN"/>
          </w:rPr>
          <w:t>i</w:t>
        </w:r>
        <w:r w:rsidR="00985994">
          <w:rPr>
            <w:rFonts w:hint="eastAsia"/>
            <w:lang w:eastAsia="zh-CN"/>
          </w:rPr>
          <w:t xml:space="preserve">.e., </w:t>
        </w:r>
      </w:ins>
      <w:ins w:id="675" w:author="Qualcomm_Bin Han" w:date="2024-11-26T10:54:00Z" w16du:dateUtc="2024-11-26T02:54:00Z">
        <w:r w:rsidR="00CF5757" w:rsidRPr="00CF5757">
          <w:rPr>
            <w:rPrChange w:id="676" w:author="Qualcomm_Bin Han" w:date="2024-11-26T10:54:00Z" w16du:dateUtc="2024-11-26T02:54:00Z">
              <w:rPr>
                <w:rFonts w:eastAsia="DengXian"/>
                <w:color w:val="000000"/>
                <w:sz w:val="15"/>
                <w:szCs w:val="15"/>
              </w:rPr>
            </w:rPrChange>
          </w:rPr>
          <w:t>150°</w:t>
        </w:r>
        <w:r w:rsidR="00091248">
          <w:rPr>
            <w:rFonts w:hint="eastAsia"/>
            <w:lang w:eastAsia="zh-CN"/>
          </w:rPr>
          <w:t xml:space="preserve">AoA </w:t>
        </w:r>
      </w:ins>
      <w:ins w:id="677" w:author="Qualcomm_Bin Han" w:date="2024-11-26T10:55:00Z" w16du:dateUtc="2024-11-26T02:55:00Z">
        <w:r w:rsidR="00091248">
          <w:rPr>
            <w:rFonts w:hint="eastAsia"/>
            <w:lang w:eastAsia="zh-CN"/>
          </w:rPr>
          <w:t>offset for orientation#2 in</w:t>
        </w:r>
      </w:ins>
      <w:ins w:id="678" w:author="Qualcomm_Bin Han" w:date="2024-11-26T10:52:00Z" w16du:dateUtc="2024-11-26T02:52:00Z">
        <w:r w:rsidRPr="00A92F42">
          <w:t xml:space="preserve"> above</w:t>
        </w:r>
      </w:ins>
      <w:ins w:id="679" w:author="Qualcomm_Bin Han" w:date="2024-11-26T10:55:00Z" w16du:dateUtc="2024-11-26T02:55:00Z">
        <w:r w:rsidR="00091248">
          <w:rPr>
            <w:rFonts w:hint="eastAsia"/>
            <w:lang w:eastAsia="zh-CN"/>
          </w:rPr>
          <w:t xml:space="preserve"> table</w:t>
        </w:r>
      </w:ins>
      <w:ins w:id="680" w:author="Qualcomm_Bin Han" w:date="2024-11-26T10:52:00Z" w16du:dateUtc="2024-11-26T02:52:00Z">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ins>
      <w:proofErr w:type="spellStart"/>
      <w:ins w:id="681" w:author="Qualcomm_Bin Han" w:date="2024-11-26T11:25:00Z" w16du:dateUtc="2024-11-26T03:25:00Z">
        <w:r w:rsidR="00411EEE">
          <w:rPr>
            <w:rFonts w:hint="eastAsia"/>
            <w:szCs w:val="24"/>
            <w:lang w:eastAsia="zh-CN"/>
          </w:rPr>
          <w:t>S</w:t>
        </w:r>
      </w:ins>
      <w:ins w:id="682" w:author="Qualcomm_Bin Han" w:date="2024-11-26T10:52:00Z" w16du:dateUtc="2024-11-26T02:52:00Z">
        <w:r>
          <w:rPr>
            <w:szCs w:val="24"/>
          </w:rPr>
          <w:t>TxMP</w:t>
        </w:r>
        <w:proofErr w:type="spellEnd"/>
        <w:r>
          <w:rPr>
            <w:szCs w:val="24"/>
          </w:rPr>
          <w:t xml:space="preserve"> verification.</w:t>
        </w:r>
        <w:r w:rsidDel="0072315D">
          <w:rPr>
            <w:rFonts w:hint="eastAsia"/>
          </w:rPr>
          <w:t xml:space="preserve"> </w:t>
        </w:r>
      </w:ins>
    </w:p>
    <w:p w14:paraId="2C6B73F0" w14:textId="77777777" w:rsidR="00EB1C1C" w:rsidRPr="00DA5D85" w:rsidRDefault="00EB1C1C" w:rsidP="00EB1C1C">
      <w:pPr>
        <w:pStyle w:val="Heading3"/>
        <w:rPr>
          <w:ins w:id="683" w:author="Qualcomm_Bin Han" w:date="2024-11-26T10:52:00Z" w16du:dateUtc="2024-11-26T02:52:00Z"/>
          <w:rFonts w:eastAsia="Times New Roman" w:cs="Arial"/>
          <w:sz w:val="22"/>
        </w:rPr>
      </w:pPr>
      <w:ins w:id="684" w:author="Qualcomm_Bin Han" w:date="2024-11-26T10:52:00Z" w16du:dateUtc="2024-11-26T02:52:00Z">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ins>
    </w:p>
    <w:p w14:paraId="386DE03F" w14:textId="3C148805" w:rsidR="00EB1C1C" w:rsidRPr="00DC44EE" w:rsidRDefault="00EB1C1C" w:rsidP="00DC44EE">
      <w:pPr>
        <w:jc w:val="both"/>
        <w:rPr>
          <w:ins w:id="685" w:author="Qualcomm_Bin Han" w:date="2024-11-26T10:52:00Z" w16du:dateUtc="2024-11-26T02:52:00Z"/>
          <w:rFonts w:hint="eastAsia"/>
          <w:rPrChange w:id="686" w:author="Qualcomm_Bin Han" w:date="2024-11-26T10:59:00Z" w16du:dateUtc="2024-11-26T02:59:00Z">
            <w:rPr>
              <w:ins w:id="687" w:author="Qualcomm_Bin Han" w:date="2024-11-26T10:52:00Z" w16du:dateUtc="2024-11-26T02:52:00Z"/>
              <w:rFonts w:eastAsia="Times New Roman"/>
            </w:rPr>
          </w:rPrChange>
        </w:rPr>
        <w:pPrChange w:id="688" w:author="Qualcomm_Bin Han" w:date="2024-11-26T10:59:00Z" w16du:dateUtc="2024-11-26T02:59:00Z">
          <w:pPr/>
        </w:pPrChange>
      </w:pPr>
      <w:ins w:id="689" w:author="Qualcomm_Bin Han" w:date="2024-11-26T10:52:00Z" w16du:dateUtc="2024-11-26T02:52:00Z">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ins>
      <w:proofErr w:type="spellStart"/>
      <w:ins w:id="690" w:author="Qualcomm_Bin Han" w:date="2024-11-26T11:25:00Z" w16du:dateUtc="2024-11-26T03:25:00Z">
        <w:r w:rsidR="00411EEE">
          <w:rPr>
            <w:rFonts w:hint="eastAsia"/>
            <w:lang w:eastAsia="zh-CN"/>
          </w:rPr>
          <w:t>S</w:t>
        </w:r>
      </w:ins>
      <w:ins w:id="691" w:author="Qualcomm_Bin Han" w:date="2024-11-26T10:52:00Z" w16du:dateUtc="2024-11-26T02:52:00Z">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ins>
    </w:p>
    <w:p w14:paraId="6A40A6E7" w14:textId="77777777" w:rsidR="00EB1C1C" w:rsidRPr="00DA5D85" w:rsidRDefault="00EB1C1C" w:rsidP="00EB1C1C">
      <w:pPr>
        <w:pStyle w:val="Heading3"/>
        <w:rPr>
          <w:ins w:id="692" w:author="Qualcomm_Bin Han" w:date="2024-11-26T10:52:00Z" w16du:dateUtc="2024-11-26T02:52:00Z"/>
          <w:rFonts w:eastAsia="Times New Roman" w:cs="Arial"/>
          <w:sz w:val="22"/>
        </w:rPr>
      </w:pPr>
      <w:ins w:id="693" w:author="Qualcomm_Bin Han" w:date="2024-11-26T10:52:00Z" w16du:dateUtc="2024-11-26T02:52:00Z">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w:t>
        </w:r>
        <w:proofErr w:type="spellStart"/>
        <w:r w:rsidRPr="00DA5D85">
          <w:rPr>
            <w:rFonts w:eastAsia="Times New Roman" w:cs="Arial" w:hint="eastAsia"/>
            <w:sz w:val="22"/>
          </w:rPr>
          <w:t>EIRPmax</w:t>
        </w:r>
        <w:proofErr w:type="spellEnd"/>
      </w:ins>
    </w:p>
    <w:p w14:paraId="0B64D27E" w14:textId="10703CE8" w:rsidR="00EB1C1C" w:rsidRDefault="00EB1C1C" w:rsidP="00EB1C1C">
      <w:pPr>
        <w:rPr>
          <w:ins w:id="694" w:author="Qualcomm_Bin Han" w:date="2024-11-26T10:52:00Z" w16du:dateUtc="2024-11-26T02:52:00Z"/>
        </w:rPr>
      </w:pPr>
      <w:ins w:id="695" w:author="Qualcomm_Bin Han" w:date="2024-11-26T10:52:00Z" w16du:dateUtc="2024-11-26T02:52:00Z">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ins>
    </w:p>
    <w:p w14:paraId="35EBE6E5" w14:textId="77777777" w:rsidR="00EB1C1C" w:rsidRPr="003D2011" w:rsidRDefault="00EB1C1C" w:rsidP="00EB1C1C">
      <w:pPr>
        <w:jc w:val="center"/>
        <w:rPr>
          <w:ins w:id="696" w:author="Qualcomm_Bin Han" w:date="2024-11-26T10:52:00Z" w16du:dateUtc="2024-11-26T02:52:00Z"/>
          <w:b/>
          <w:bCs/>
        </w:rPr>
      </w:pPr>
      <w:ins w:id="697" w:author="Qualcomm_Bin Han" w:date="2024-11-26T10:52:00Z" w16du:dateUtc="2024-11-26T02:52:00Z">
        <w:r w:rsidRPr="003D2011">
          <w:rPr>
            <w:rFonts w:hint="eastAsia"/>
            <w:b/>
            <w:bCs/>
          </w:rPr>
          <w:t xml:space="preserve">Table 5.4.3-1 Maximum aggregated power and related </w:t>
        </w:r>
        <w:proofErr w:type="spellStart"/>
        <w:r w:rsidRPr="003D2011">
          <w:rPr>
            <w:rFonts w:hint="eastAsia"/>
            <w:b/>
            <w:bCs/>
          </w:rPr>
          <w:t>AoA</w:t>
        </w:r>
        <w:proofErr w:type="spellEnd"/>
        <w:r w:rsidRPr="003D2011">
          <w:rPr>
            <w:rFonts w:hint="eastAsia"/>
            <w:b/>
            <w:bCs/>
          </w:rPr>
          <w:t xml:space="preserve"> pair</w:t>
        </w:r>
      </w:ins>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ins w:id="698" w:author="Qualcomm_Bin Han" w:date="2024-11-26T10:52:00Z" w16du:dateUtc="2024-11-26T02:52:00Z"/>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91459B" w:rsidRDefault="00EB1C1C" w:rsidP="00C5659D">
            <w:pPr>
              <w:jc w:val="center"/>
              <w:rPr>
                <w:ins w:id="699" w:author="Qualcomm_Bin Han" w:date="2024-11-26T10:52:00Z" w16du:dateUtc="2024-11-26T02:52:00Z"/>
                <w:rFonts w:ascii="Arial" w:eastAsia="DengXian" w:hAnsi="Arial" w:cs="Arial"/>
                <w:color w:val="000000"/>
                <w:sz w:val="13"/>
                <w:szCs w:val="13"/>
                <w:rPrChange w:id="700" w:author="Qualcomm_Bin Han" w:date="2024-11-26T11:21:00Z" w16du:dateUtc="2024-11-26T03:21:00Z">
                  <w:rPr>
                    <w:ins w:id="701" w:author="Qualcomm_Bin Han" w:date="2024-11-26T10:52:00Z" w16du:dateUtc="2024-11-26T02:52:00Z"/>
                    <w:rFonts w:eastAsia="DengXian"/>
                    <w:color w:val="000000"/>
                    <w:sz w:val="15"/>
                    <w:szCs w:val="15"/>
                  </w:rPr>
                </w:rPrChange>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91459B" w:rsidRDefault="00EB1C1C" w:rsidP="00C5659D">
            <w:pPr>
              <w:jc w:val="center"/>
              <w:rPr>
                <w:ins w:id="702" w:author="Qualcomm_Bin Han" w:date="2024-11-26T10:52:00Z" w16du:dateUtc="2024-11-26T02:52:00Z"/>
                <w:rFonts w:ascii="Arial" w:eastAsia="DengXian" w:hAnsi="Arial" w:cs="Arial"/>
                <w:color w:val="000000"/>
                <w:sz w:val="13"/>
                <w:szCs w:val="13"/>
                <w:rPrChange w:id="703" w:author="Qualcomm_Bin Han" w:date="2024-11-26T11:21:00Z" w16du:dateUtc="2024-11-26T03:21:00Z">
                  <w:rPr>
                    <w:ins w:id="704" w:author="Qualcomm_Bin Han" w:date="2024-11-26T10:52:00Z" w16du:dateUtc="2024-11-26T02:52:00Z"/>
                    <w:rFonts w:eastAsia="DengXian"/>
                    <w:color w:val="000000"/>
                    <w:sz w:val="15"/>
                    <w:szCs w:val="15"/>
                  </w:rPr>
                </w:rPrChange>
              </w:rPr>
            </w:pPr>
            <w:proofErr w:type="spellStart"/>
            <w:ins w:id="705" w:author="Qualcomm_Bin Han" w:date="2024-11-26T10:52:00Z" w16du:dateUtc="2024-11-26T02:52:00Z">
              <w:r w:rsidRPr="0091459B">
                <w:rPr>
                  <w:rFonts w:ascii="Arial" w:eastAsia="DengXian" w:hAnsi="Arial" w:cs="Arial"/>
                  <w:color w:val="000000"/>
                  <w:sz w:val="13"/>
                  <w:szCs w:val="13"/>
                  <w:rPrChange w:id="706" w:author="Qualcomm_Bin Han" w:date="2024-11-26T11:21:00Z" w16du:dateUtc="2024-11-26T03:21:00Z">
                    <w:rPr>
                      <w:rFonts w:eastAsia="DengXian"/>
                      <w:color w:val="000000"/>
                      <w:sz w:val="15"/>
                      <w:szCs w:val="15"/>
                    </w:rPr>
                  </w:rPrChange>
                </w:rPr>
                <w:t>AoA</w:t>
              </w:r>
              <w:proofErr w:type="spellEnd"/>
              <w:r w:rsidRPr="0091459B">
                <w:rPr>
                  <w:rFonts w:ascii="Arial" w:eastAsia="DengXian" w:hAnsi="Arial" w:cs="Arial"/>
                  <w:color w:val="000000"/>
                  <w:sz w:val="13"/>
                  <w:szCs w:val="13"/>
                  <w:rPrChange w:id="707" w:author="Qualcomm_Bin Han" w:date="2024-11-26T11:21:00Z" w16du:dateUtc="2024-11-26T03:21:00Z">
                    <w:rPr>
                      <w:rFonts w:eastAsia="DengXian"/>
                      <w:color w:val="000000"/>
                      <w:sz w:val="15"/>
                      <w:szCs w:val="15"/>
                    </w:rPr>
                  </w:rPrChange>
                </w:rPr>
                <w:t xml:space="preserve"> offset</w:t>
              </w:r>
            </w:ins>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91459B" w:rsidRDefault="00EB1C1C" w:rsidP="00C5659D">
            <w:pPr>
              <w:jc w:val="center"/>
              <w:rPr>
                <w:ins w:id="708" w:author="Qualcomm_Bin Han" w:date="2024-11-26T10:52:00Z" w16du:dateUtc="2024-11-26T02:52:00Z"/>
                <w:rFonts w:ascii="Arial" w:eastAsia="DengXian" w:hAnsi="Arial" w:cs="Arial"/>
                <w:color w:val="000000"/>
                <w:sz w:val="13"/>
                <w:szCs w:val="13"/>
                <w:rPrChange w:id="709" w:author="Qualcomm_Bin Han" w:date="2024-11-26T11:21:00Z" w16du:dateUtc="2024-11-26T03:21:00Z">
                  <w:rPr>
                    <w:ins w:id="710" w:author="Qualcomm_Bin Han" w:date="2024-11-26T10:52:00Z" w16du:dateUtc="2024-11-26T02:52:00Z"/>
                    <w:rFonts w:eastAsia="DengXian"/>
                    <w:color w:val="000000"/>
                    <w:sz w:val="15"/>
                    <w:szCs w:val="15"/>
                  </w:rPr>
                </w:rPrChange>
              </w:rPr>
            </w:pPr>
            <w:proofErr w:type="spellStart"/>
            <w:ins w:id="711" w:author="Qualcomm_Bin Han" w:date="2024-11-26T10:52:00Z" w16du:dateUtc="2024-11-26T02:52:00Z">
              <w:r w:rsidRPr="0091459B">
                <w:rPr>
                  <w:rFonts w:ascii="Arial" w:eastAsia="DengXian" w:hAnsi="Arial" w:cs="Arial"/>
                  <w:color w:val="000000"/>
                  <w:sz w:val="13"/>
                  <w:szCs w:val="13"/>
                  <w:rPrChange w:id="712" w:author="Qualcomm_Bin Han" w:date="2024-11-26T11:21:00Z" w16du:dateUtc="2024-11-26T03:21:00Z">
                    <w:rPr>
                      <w:rFonts w:eastAsia="DengXian"/>
                      <w:color w:val="000000"/>
                      <w:sz w:val="15"/>
                      <w:szCs w:val="15"/>
                    </w:rPr>
                  </w:rPrChange>
                </w:rPr>
                <w:t>AoA</w:t>
              </w:r>
              <w:proofErr w:type="spellEnd"/>
              <w:r w:rsidRPr="0091459B">
                <w:rPr>
                  <w:rFonts w:ascii="Arial" w:eastAsia="DengXian" w:hAnsi="Arial" w:cs="Arial"/>
                  <w:color w:val="000000"/>
                  <w:sz w:val="13"/>
                  <w:szCs w:val="13"/>
                  <w:rPrChange w:id="713" w:author="Qualcomm_Bin Han" w:date="2024-11-26T11:21:00Z" w16du:dateUtc="2024-11-26T03:21:00Z">
                    <w:rPr>
                      <w:rFonts w:eastAsia="DengXian"/>
                      <w:color w:val="000000"/>
                      <w:sz w:val="15"/>
                      <w:szCs w:val="15"/>
                    </w:rPr>
                  </w:rPrChange>
                </w:rPr>
                <w:t xml:space="preserve"> pair of aggregated </w:t>
              </w:r>
              <w:proofErr w:type="spellStart"/>
              <w:r w:rsidRPr="0091459B">
                <w:rPr>
                  <w:rFonts w:ascii="Arial" w:eastAsia="DengXian" w:hAnsi="Arial" w:cs="Arial"/>
                  <w:color w:val="000000"/>
                  <w:sz w:val="13"/>
                  <w:szCs w:val="13"/>
                  <w:rPrChange w:id="714" w:author="Qualcomm_Bin Han" w:date="2024-11-26T11:21:00Z" w16du:dateUtc="2024-11-26T03:21:00Z">
                    <w:rPr>
                      <w:rFonts w:eastAsia="DengXian"/>
                      <w:color w:val="000000"/>
                      <w:sz w:val="15"/>
                      <w:szCs w:val="15"/>
                    </w:rPr>
                  </w:rPrChange>
                </w:rPr>
                <w:t>EIRPmax</w:t>
              </w:r>
              <w:proofErr w:type="spellEnd"/>
              <w:r w:rsidRPr="0091459B">
                <w:rPr>
                  <w:rFonts w:ascii="Arial" w:eastAsia="DengXian" w:hAnsi="Arial" w:cs="Arial"/>
                  <w:color w:val="000000"/>
                  <w:sz w:val="13"/>
                  <w:szCs w:val="13"/>
                  <w:rPrChange w:id="715" w:author="Qualcomm_Bin Han" w:date="2024-11-26T11:21:00Z" w16du:dateUtc="2024-11-26T03:21:00Z">
                    <w:rPr>
                      <w:rFonts w:eastAsia="DengXian"/>
                      <w:color w:val="000000"/>
                      <w:sz w:val="15"/>
                      <w:szCs w:val="15"/>
                    </w:rPr>
                  </w:rPrChange>
                </w:rPr>
                <w:t xml:space="preserve"> across all tested beam pair</w:t>
              </w:r>
            </w:ins>
          </w:p>
          <w:p w14:paraId="38CE2196" w14:textId="77777777" w:rsidR="00EB1C1C" w:rsidRPr="0091459B" w:rsidRDefault="00EB1C1C" w:rsidP="00C5659D">
            <w:pPr>
              <w:jc w:val="center"/>
              <w:rPr>
                <w:ins w:id="716" w:author="Qualcomm_Bin Han" w:date="2024-11-26T10:52:00Z" w16du:dateUtc="2024-11-26T02:52:00Z"/>
                <w:rFonts w:ascii="Arial" w:eastAsia="DengXian" w:hAnsi="Arial" w:cs="Arial"/>
                <w:color w:val="000000"/>
                <w:sz w:val="13"/>
                <w:szCs w:val="13"/>
                <w:rPrChange w:id="717" w:author="Qualcomm_Bin Han" w:date="2024-11-26T11:21:00Z" w16du:dateUtc="2024-11-26T03:21:00Z">
                  <w:rPr>
                    <w:ins w:id="718" w:author="Qualcomm_Bin Han" w:date="2024-11-26T10:52:00Z" w16du:dateUtc="2024-11-26T02:52:00Z"/>
                    <w:rFonts w:eastAsia="DengXian"/>
                    <w:color w:val="000000"/>
                    <w:sz w:val="15"/>
                    <w:szCs w:val="15"/>
                  </w:rPr>
                </w:rPrChange>
              </w:rPr>
            </w:pPr>
            <w:bookmarkStart w:id="719" w:name="OLE_LINK1"/>
            <w:ins w:id="720" w:author="Qualcomm_Bin Han" w:date="2024-11-26T10:52:00Z" w16du:dateUtc="2024-11-26T02:52:00Z">
              <w:r w:rsidRPr="0091459B">
                <w:rPr>
                  <w:rFonts w:ascii="Arial" w:eastAsia="DengXian" w:hAnsi="Arial" w:cs="Arial"/>
                  <w:color w:val="000000"/>
                  <w:sz w:val="13"/>
                  <w:szCs w:val="13"/>
                  <w:rPrChange w:id="721" w:author="Qualcomm_Bin Han" w:date="2024-11-26T11:21:00Z" w16du:dateUtc="2024-11-26T03:21:00Z">
                    <w:rPr>
                      <w:rFonts w:eastAsia="DengXian"/>
                      <w:color w:val="000000"/>
                      <w:sz w:val="15"/>
                      <w:szCs w:val="15"/>
                    </w:rPr>
                  </w:rPrChange>
                </w:rPr>
                <w:t>[</w:t>
              </w:r>
              <w:r w:rsidRPr="0091459B">
                <w:rPr>
                  <w:rFonts w:ascii="Arial" w:eastAsia="DengXian" w:hAnsi="Arial" w:cs="Arial"/>
                  <w:color w:val="000000"/>
                  <w:sz w:val="13"/>
                  <w:szCs w:val="13"/>
                  <w:rPrChange w:id="722" w:author="Qualcomm_Bin Han" w:date="2024-11-26T11:21:00Z" w16du:dateUtc="2024-11-26T03:21:00Z">
                    <w:rPr>
                      <w:rFonts w:eastAsia="DengXian" w:hint="eastAsia"/>
                      <w:color w:val="000000"/>
                      <w:sz w:val="15"/>
                      <w:szCs w:val="15"/>
                    </w:rPr>
                  </w:rPrChange>
                </w:rPr>
                <w:t>AoA1</w:t>
              </w:r>
              <w:r w:rsidRPr="0091459B">
                <w:rPr>
                  <w:rFonts w:ascii="Arial" w:hAnsi="Arial" w:cs="Arial"/>
                  <w:color w:val="000000"/>
                  <w:sz w:val="13"/>
                  <w:szCs w:val="13"/>
                  <w:vertAlign w:val="subscript"/>
                  <w:rPrChange w:id="723" w:author="Qualcomm_Bin Han" w:date="2024-11-26T11:21:00Z" w16du:dateUtc="2024-11-26T03:21:00Z">
                    <w:rPr>
                      <w:color w:val="000000"/>
                      <w:sz w:val="15"/>
                      <w:szCs w:val="15"/>
                      <w:vertAlign w:val="subscript"/>
                    </w:rPr>
                  </w:rPrChange>
                </w:rPr>
                <w:t>φ</w:t>
              </w:r>
              <w:r w:rsidRPr="0091459B">
                <w:rPr>
                  <w:rFonts w:ascii="Arial" w:hAnsi="Arial" w:cs="Arial"/>
                  <w:color w:val="000000"/>
                  <w:sz w:val="13"/>
                  <w:szCs w:val="13"/>
                  <w:rPrChange w:id="724" w:author="Qualcomm_Bin Han" w:date="2024-11-26T11:21:00Z" w16du:dateUtc="2024-11-26T03:21:00Z">
                    <w:rPr>
                      <w:color w:val="000000"/>
                      <w:sz w:val="15"/>
                      <w:szCs w:val="15"/>
                    </w:rPr>
                  </w:rPrChange>
                </w:rPr>
                <w:t>,</w:t>
              </w:r>
              <w:r w:rsidRPr="0091459B">
                <w:rPr>
                  <w:rFonts w:ascii="Arial" w:hAnsi="Arial" w:cs="Arial"/>
                  <w:color w:val="000000"/>
                  <w:sz w:val="13"/>
                  <w:szCs w:val="13"/>
                  <w:rPrChange w:id="725" w:author="Qualcomm_Bin Han" w:date="2024-11-26T11:21:00Z" w16du:dateUtc="2024-11-26T03:21:00Z">
                    <w:rPr>
                      <w:rFonts w:hint="eastAsia"/>
                      <w:color w:val="000000"/>
                      <w:sz w:val="15"/>
                      <w:szCs w:val="15"/>
                    </w:rPr>
                  </w:rPrChange>
                </w:rPr>
                <w:t xml:space="preserve"> </w:t>
              </w:r>
              <w:r w:rsidRPr="0091459B">
                <w:rPr>
                  <w:rFonts w:ascii="Arial" w:eastAsia="DengXian" w:hAnsi="Arial" w:cs="Arial"/>
                  <w:color w:val="000000"/>
                  <w:sz w:val="13"/>
                  <w:szCs w:val="13"/>
                  <w:rPrChange w:id="726" w:author="Qualcomm_Bin Han" w:date="2024-11-26T11:21:00Z" w16du:dateUtc="2024-11-26T03:21:00Z">
                    <w:rPr>
                      <w:rFonts w:eastAsia="DengXian" w:hint="eastAsia"/>
                      <w:color w:val="000000"/>
                      <w:sz w:val="15"/>
                      <w:szCs w:val="15"/>
                    </w:rPr>
                  </w:rPrChange>
                </w:rPr>
                <w:t>AoA1</w:t>
              </w:r>
              <w:r w:rsidRPr="0091459B">
                <w:rPr>
                  <w:rFonts w:ascii="Arial" w:hAnsi="Arial" w:cs="Arial"/>
                  <w:color w:val="000000"/>
                  <w:sz w:val="13"/>
                  <w:szCs w:val="13"/>
                  <w:vertAlign w:val="subscript"/>
                  <w:rPrChange w:id="727" w:author="Qualcomm_Bin Han" w:date="2024-11-26T11:21:00Z" w16du:dateUtc="2024-11-26T03:21:00Z">
                    <w:rPr>
                      <w:color w:val="000000"/>
                      <w:sz w:val="15"/>
                      <w:szCs w:val="15"/>
                      <w:vertAlign w:val="subscript"/>
                    </w:rPr>
                  </w:rPrChange>
                </w:rPr>
                <w:t>θ</w:t>
              </w:r>
              <w:r w:rsidRPr="0091459B">
                <w:rPr>
                  <w:rFonts w:ascii="Arial" w:eastAsia="DengXian" w:hAnsi="Arial" w:cs="Arial"/>
                  <w:color w:val="000000"/>
                  <w:sz w:val="13"/>
                  <w:szCs w:val="13"/>
                  <w:rPrChange w:id="728" w:author="Qualcomm_Bin Han" w:date="2024-11-26T11:21:00Z" w16du:dateUtc="2024-11-26T03:21:00Z">
                    <w:rPr>
                      <w:rFonts w:eastAsia="DengXian"/>
                      <w:color w:val="000000"/>
                      <w:sz w:val="15"/>
                      <w:szCs w:val="15"/>
                    </w:rPr>
                  </w:rPrChange>
                </w:rPr>
                <w:t>] [</w:t>
              </w:r>
              <w:r w:rsidRPr="0091459B">
                <w:rPr>
                  <w:rFonts w:ascii="Arial" w:eastAsia="DengXian" w:hAnsi="Arial" w:cs="Arial"/>
                  <w:color w:val="000000"/>
                  <w:sz w:val="13"/>
                  <w:szCs w:val="13"/>
                  <w:rPrChange w:id="729" w:author="Qualcomm_Bin Han" w:date="2024-11-26T11:21:00Z" w16du:dateUtc="2024-11-26T03:21:00Z">
                    <w:rPr>
                      <w:rFonts w:eastAsia="DengXian" w:hint="eastAsia"/>
                      <w:color w:val="000000"/>
                      <w:sz w:val="15"/>
                      <w:szCs w:val="15"/>
                    </w:rPr>
                  </w:rPrChange>
                </w:rPr>
                <w:t>AoA2</w:t>
              </w:r>
              <w:r w:rsidRPr="0091459B">
                <w:rPr>
                  <w:rFonts w:ascii="Arial" w:hAnsi="Arial" w:cs="Arial"/>
                  <w:color w:val="000000"/>
                  <w:sz w:val="13"/>
                  <w:szCs w:val="13"/>
                  <w:vertAlign w:val="subscript"/>
                  <w:rPrChange w:id="730" w:author="Qualcomm_Bin Han" w:date="2024-11-26T11:21:00Z" w16du:dateUtc="2024-11-26T03:21:00Z">
                    <w:rPr>
                      <w:color w:val="000000"/>
                      <w:sz w:val="15"/>
                      <w:szCs w:val="15"/>
                      <w:vertAlign w:val="subscript"/>
                    </w:rPr>
                  </w:rPrChange>
                </w:rPr>
                <w:t>φ</w:t>
              </w:r>
              <w:r w:rsidRPr="0091459B">
                <w:rPr>
                  <w:rFonts w:ascii="Arial" w:hAnsi="Arial" w:cs="Arial"/>
                  <w:color w:val="000000"/>
                  <w:sz w:val="13"/>
                  <w:szCs w:val="13"/>
                  <w:rPrChange w:id="731" w:author="Qualcomm_Bin Han" w:date="2024-11-26T11:21:00Z" w16du:dateUtc="2024-11-26T03:21:00Z">
                    <w:rPr>
                      <w:color w:val="000000"/>
                      <w:sz w:val="15"/>
                      <w:szCs w:val="15"/>
                    </w:rPr>
                  </w:rPrChange>
                </w:rPr>
                <w:t>,</w:t>
              </w:r>
              <w:r w:rsidRPr="0091459B">
                <w:rPr>
                  <w:rFonts w:ascii="Arial" w:hAnsi="Arial" w:cs="Arial"/>
                  <w:color w:val="000000"/>
                  <w:sz w:val="13"/>
                  <w:szCs w:val="13"/>
                  <w:rPrChange w:id="732" w:author="Qualcomm_Bin Han" w:date="2024-11-26T11:21:00Z" w16du:dateUtc="2024-11-26T03:21:00Z">
                    <w:rPr>
                      <w:rFonts w:hint="eastAsia"/>
                      <w:color w:val="000000"/>
                      <w:sz w:val="15"/>
                      <w:szCs w:val="15"/>
                    </w:rPr>
                  </w:rPrChange>
                </w:rPr>
                <w:t xml:space="preserve"> </w:t>
              </w:r>
              <w:r w:rsidRPr="0091459B">
                <w:rPr>
                  <w:rFonts w:ascii="Arial" w:eastAsia="DengXian" w:hAnsi="Arial" w:cs="Arial"/>
                  <w:color w:val="000000"/>
                  <w:sz w:val="13"/>
                  <w:szCs w:val="13"/>
                  <w:rPrChange w:id="733" w:author="Qualcomm_Bin Han" w:date="2024-11-26T11:21:00Z" w16du:dateUtc="2024-11-26T03:21:00Z">
                    <w:rPr>
                      <w:rFonts w:eastAsia="DengXian" w:hint="eastAsia"/>
                      <w:color w:val="000000"/>
                      <w:sz w:val="15"/>
                      <w:szCs w:val="15"/>
                    </w:rPr>
                  </w:rPrChange>
                </w:rPr>
                <w:t>AoA2</w:t>
              </w:r>
              <w:r w:rsidRPr="0091459B">
                <w:rPr>
                  <w:rFonts w:ascii="Arial" w:hAnsi="Arial" w:cs="Arial"/>
                  <w:color w:val="000000"/>
                  <w:sz w:val="13"/>
                  <w:szCs w:val="13"/>
                  <w:vertAlign w:val="subscript"/>
                  <w:rPrChange w:id="734" w:author="Qualcomm_Bin Han" w:date="2024-11-26T11:21:00Z" w16du:dateUtc="2024-11-26T03:21:00Z">
                    <w:rPr>
                      <w:color w:val="000000"/>
                      <w:sz w:val="15"/>
                      <w:szCs w:val="15"/>
                      <w:vertAlign w:val="subscript"/>
                    </w:rPr>
                  </w:rPrChange>
                </w:rPr>
                <w:t>θ</w:t>
              </w:r>
              <w:r w:rsidRPr="0091459B">
                <w:rPr>
                  <w:rFonts w:ascii="Arial" w:eastAsia="DengXian" w:hAnsi="Arial" w:cs="Arial"/>
                  <w:color w:val="000000"/>
                  <w:sz w:val="13"/>
                  <w:szCs w:val="13"/>
                  <w:rPrChange w:id="735" w:author="Qualcomm_Bin Han" w:date="2024-11-26T11:21:00Z" w16du:dateUtc="2024-11-26T03:21:00Z">
                    <w:rPr>
                      <w:rFonts w:eastAsia="DengXian"/>
                      <w:color w:val="000000"/>
                      <w:sz w:val="15"/>
                      <w:szCs w:val="15"/>
                    </w:rPr>
                  </w:rPrChange>
                </w:rPr>
                <w:t>]</w:t>
              </w:r>
              <w:bookmarkEnd w:id="719"/>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91459B" w:rsidRDefault="00EB1C1C" w:rsidP="00C5659D">
            <w:pPr>
              <w:jc w:val="center"/>
              <w:rPr>
                <w:ins w:id="736" w:author="Qualcomm_Bin Han" w:date="2024-11-26T10:52:00Z" w16du:dateUtc="2024-11-26T02:52:00Z"/>
                <w:rFonts w:ascii="Arial" w:eastAsia="DengXian" w:hAnsi="Arial" w:cs="Arial"/>
                <w:color w:val="000000"/>
                <w:sz w:val="13"/>
                <w:szCs w:val="13"/>
                <w:rPrChange w:id="737" w:author="Qualcomm_Bin Han" w:date="2024-11-26T11:21:00Z" w16du:dateUtc="2024-11-26T03:21:00Z">
                  <w:rPr>
                    <w:ins w:id="738" w:author="Qualcomm_Bin Han" w:date="2024-11-26T10:52:00Z" w16du:dateUtc="2024-11-26T02:52:00Z"/>
                    <w:rFonts w:eastAsia="DengXian"/>
                    <w:color w:val="000000"/>
                    <w:sz w:val="15"/>
                    <w:szCs w:val="15"/>
                  </w:rPr>
                </w:rPrChange>
              </w:rPr>
            </w:pPr>
            <w:proofErr w:type="spellStart"/>
            <w:ins w:id="739" w:author="Qualcomm_Bin Han" w:date="2024-11-26T10:52:00Z" w16du:dateUtc="2024-11-26T02:52:00Z">
              <w:r w:rsidRPr="0091459B">
                <w:rPr>
                  <w:rFonts w:ascii="Arial" w:eastAsia="DengXian" w:hAnsi="Arial" w:cs="Arial"/>
                  <w:color w:val="000000"/>
                  <w:sz w:val="13"/>
                  <w:szCs w:val="13"/>
                  <w:rPrChange w:id="740" w:author="Qualcomm_Bin Han" w:date="2024-11-26T11:21:00Z" w16du:dateUtc="2024-11-26T03:21:00Z">
                    <w:rPr>
                      <w:rFonts w:eastAsia="DengXian"/>
                      <w:color w:val="000000"/>
                      <w:sz w:val="15"/>
                      <w:szCs w:val="15"/>
                    </w:rPr>
                  </w:rPrChange>
                </w:rPr>
                <w:t>EIRPmax</w:t>
              </w:r>
              <w:proofErr w:type="spellEnd"/>
            </w:ins>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91459B" w:rsidRDefault="00EB1C1C" w:rsidP="00C5659D">
            <w:pPr>
              <w:jc w:val="center"/>
              <w:rPr>
                <w:ins w:id="741" w:author="Qualcomm_Bin Han" w:date="2024-11-26T10:52:00Z" w16du:dateUtc="2024-11-26T02:52:00Z"/>
                <w:rFonts w:ascii="Arial" w:eastAsia="DengXian" w:hAnsi="Arial" w:cs="Arial"/>
                <w:color w:val="000000"/>
                <w:sz w:val="13"/>
                <w:szCs w:val="13"/>
                <w:rPrChange w:id="742" w:author="Qualcomm_Bin Han" w:date="2024-11-26T11:21:00Z" w16du:dateUtc="2024-11-26T03:21:00Z">
                  <w:rPr>
                    <w:ins w:id="743" w:author="Qualcomm_Bin Han" w:date="2024-11-26T10:52:00Z" w16du:dateUtc="2024-11-26T02:52:00Z"/>
                    <w:rFonts w:eastAsia="DengXian"/>
                    <w:color w:val="000000"/>
                    <w:sz w:val="15"/>
                    <w:szCs w:val="15"/>
                  </w:rPr>
                </w:rPrChange>
              </w:rPr>
            </w:pPr>
            <w:ins w:id="744" w:author="Qualcomm_Bin Han" w:date="2024-11-26T10:52:00Z" w16du:dateUtc="2024-11-26T02:52:00Z">
              <w:r w:rsidRPr="0091459B">
                <w:rPr>
                  <w:rFonts w:ascii="Arial" w:eastAsia="DengXian" w:hAnsi="Arial" w:cs="Arial"/>
                  <w:color w:val="000000"/>
                  <w:sz w:val="13"/>
                  <w:szCs w:val="13"/>
                  <w:rPrChange w:id="745" w:author="Qualcomm_Bin Han" w:date="2024-11-26T11:21:00Z" w16du:dateUtc="2024-11-26T03:21:00Z">
                    <w:rPr>
                      <w:rFonts w:eastAsia="DengXian" w:hint="eastAsia"/>
                      <w:color w:val="000000"/>
                      <w:sz w:val="15"/>
                      <w:szCs w:val="15"/>
                    </w:rPr>
                  </w:rPrChange>
                </w:rPr>
                <w:t>B</w:t>
              </w:r>
              <w:r w:rsidRPr="0091459B">
                <w:rPr>
                  <w:rFonts w:ascii="Arial" w:eastAsia="DengXian" w:hAnsi="Arial" w:cs="Arial"/>
                  <w:color w:val="000000"/>
                  <w:sz w:val="13"/>
                  <w:szCs w:val="13"/>
                  <w:rPrChange w:id="746" w:author="Qualcomm_Bin Han" w:date="2024-11-26T11:21:00Z" w16du:dateUtc="2024-11-26T03:21:00Z">
                    <w:rPr>
                      <w:rFonts w:eastAsia="DengXian"/>
                      <w:color w:val="000000"/>
                      <w:sz w:val="15"/>
                      <w:szCs w:val="15"/>
                    </w:rPr>
                  </w:rPrChange>
                </w:rPr>
                <w:t>eam peak direction when only one panel is activated</w:t>
              </w:r>
              <w:r w:rsidRPr="0091459B">
                <w:rPr>
                  <w:rFonts w:ascii="Arial" w:eastAsia="DengXian" w:hAnsi="Arial" w:cs="Arial"/>
                  <w:color w:val="000000"/>
                  <w:sz w:val="13"/>
                  <w:szCs w:val="13"/>
                  <w:rPrChange w:id="747" w:author="Qualcomm_Bin Han" w:date="2024-11-26T11:21:00Z" w16du:dateUtc="2024-11-26T03:21:00Z">
                    <w:rPr>
                      <w:rFonts w:eastAsia="DengXian" w:hint="eastAsia"/>
                      <w:color w:val="000000"/>
                      <w:sz w:val="15"/>
                      <w:szCs w:val="15"/>
                    </w:rPr>
                  </w:rPrChange>
                </w:rPr>
                <w:t xml:space="preserve"> </w:t>
              </w:r>
              <w:r w:rsidRPr="0091459B">
                <w:rPr>
                  <w:rFonts w:ascii="Arial" w:eastAsia="DengXian" w:hAnsi="Arial" w:cs="Arial"/>
                  <w:color w:val="000000"/>
                  <w:sz w:val="13"/>
                  <w:szCs w:val="13"/>
                  <w:rPrChange w:id="748" w:author="Qualcomm_Bin Han" w:date="2024-11-26T11:21:00Z" w16du:dateUtc="2024-11-26T03:21:00Z">
                    <w:rPr>
                      <w:rFonts w:eastAsia="DengXian"/>
                      <w:color w:val="000000"/>
                      <w:sz w:val="15"/>
                      <w:szCs w:val="15"/>
                    </w:rPr>
                  </w:rPrChange>
                </w:rPr>
                <w:t>[</w:t>
              </w:r>
              <w:r w:rsidRPr="0091459B">
                <w:rPr>
                  <w:rFonts w:ascii="Arial" w:hAnsi="Arial" w:cs="Arial"/>
                  <w:color w:val="000000"/>
                  <w:sz w:val="13"/>
                  <w:szCs w:val="13"/>
                  <w:rPrChange w:id="749" w:author="Qualcomm_Bin Han" w:date="2024-11-26T11:21:00Z" w16du:dateUtc="2024-11-26T03:21:00Z">
                    <w:rPr>
                      <w:color w:val="000000"/>
                      <w:sz w:val="15"/>
                      <w:szCs w:val="15"/>
                    </w:rPr>
                  </w:rPrChange>
                </w:rPr>
                <w:t>φ,</w:t>
              </w:r>
              <w:r w:rsidRPr="0091459B">
                <w:rPr>
                  <w:rFonts w:ascii="Arial" w:hAnsi="Arial" w:cs="Arial"/>
                  <w:color w:val="000000"/>
                  <w:sz w:val="13"/>
                  <w:szCs w:val="13"/>
                  <w:rPrChange w:id="750" w:author="Qualcomm_Bin Han" w:date="2024-11-26T11:21:00Z" w16du:dateUtc="2024-11-26T03:21:00Z">
                    <w:rPr>
                      <w:rFonts w:hint="eastAsia"/>
                      <w:color w:val="000000"/>
                      <w:sz w:val="15"/>
                      <w:szCs w:val="15"/>
                    </w:rPr>
                  </w:rPrChange>
                </w:rPr>
                <w:t xml:space="preserve"> </w:t>
              </w:r>
              <w:r w:rsidRPr="0091459B">
                <w:rPr>
                  <w:rFonts w:ascii="Arial" w:hAnsi="Arial" w:cs="Arial"/>
                  <w:color w:val="000000"/>
                  <w:sz w:val="13"/>
                  <w:szCs w:val="13"/>
                  <w:rPrChange w:id="751" w:author="Qualcomm_Bin Han" w:date="2024-11-26T11:21:00Z" w16du:dateUtc="2024-11-26T03:21:00Z">
                    <w:rPr>
                      <w:color w:val="000000"/>
                      <w:sz w:val="15"/>
                      <w:szCs w:val="15"/>
                    </w:rPr>
                  </w:rPrChange>
                </w:rPr>
                <w:t>θ</w:t>
              </w:r>
              <w:r w:rsidRPr="0091459B">
                <w:rPr>
                  <w:rFonts w:ascii="Arial" w:eastAsia="DengXian" w:hAnsi="Arial" w:cs="Arial"/>
                  <w:color w:val="000000"/>
                  <w:sz w:val="13"/>
                  <w:szCs w:val="13"/>
                  <w:rPrChange w:id="752" w:author="Qualcomm_Bin Han" w:date="2024-11-26T11:21:00Z" w16du:dateUtc="2024-11-26T03:21:00Z">
                    <w:rPr>
                      <w:rFonts w:eastAsia="DengXian"/>
                      <w:color w:val="000000"/>
                      <w:sz w:val="15"/>
                      <w:szCs w:val="15"/>
                    </w:rPr>
                  </w:rPrChange>
                </w:rPr>
                <w:t>]</w:t>
              </w:r>
            </w:ins>
          </w:p>
        </w:tc>
      </w:tr>
      <w:tr w:rsidR="00EB1C1C" w:rsidRPr="001E434D" w14:paraId="2EA7860C" w14:textId="77777777" w:rsidTr="00C5659D">
        <w:trPr>
          <w:trHeight w:val="300"/>
          <w:jc w:val="center"/>
          <w:ins w:id="753" w:author="Qualcomm_Bin Han" w:date="2024-11-26T10:52:00Z" w16du:dateUtc="2024-11-26T02:52:00Z"/>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91459B" w:rsidRDefault="00EB1C1C" w:rsidP="00C5659D">
            <w:pPr>
              <w:jc w:val="center"/>
              <w:rPr>
                <w:ins w:id="754" w:author="Qualcomm_Bin Han" w:date="2024-11-26T10:52:00Z" w16du:dateUtc="2024-11-26T02:52:00Z"/>
                <w:rFonts w:ascii="Arial" w:eastAsia="DengXian" w:hAnsi="Arial" w:cs="Arial"/>
                <w:color w:val="000000"/>
                <w:sz w:val="13"/>
                <w:szCs w:val="13"/>
                <w:rPrChange w:id="755" w:author="Qualcomm_Bin Han" w:date="2024-11-26T11:21:00Z" w16du:dateUtc="2024-11-26T03:21:00Z">
                  <w:rPr>
                    <w:ins w:id="756" w:author="Qualcomm_Bin Han" w:date="2024-11-26T10:52:00Z" w16du:dateUtc="2024-11-26T02:52:00Z"/>
                    <w:rFonts w:eastAsia="DengXian"/>
                    <w:color w:val="000000"/>
                    <w:sz w:val="15"/>
                    <w:szCs w:val="15"/>
                  </w:rPr>
                </w:rPrChange>
              </w:rPr>
            </w:pPr>
            <w:ins w:id="757" w:author="Qualcomm_Bin Han" w:date="2024-11-26T10:52:00Z" w16du:dateUtc="2024-11-26T02:52:00Z">
              <w:r w:rsidRPr="0091459B">
                <w:rPr>
                  <w:rFonts w:ascii="Arial" w:eastAsia="DengXian" w:hAnsi="Arial" w:cs="Arial"/>
                  <w:color w:val="000000"/>
                  <w:sz w:val="13"/>
                  <w:szCs w:val="13"/>
                  <w:rPrChange w:id="758" w:author="Qualcomm_Bin Han" w:date="2024-11-26T11:21:00Z" w16du:dateUtc="2024-11-26T03:21:00Z">
                    <w:rPr>
                      <w:rFonts w:eastAsia="DengXian"/>
                      <w:color w:val="000000"/>
                      <w:sz w:val="15"/>
                      <w:szCs w:val="15"/>
                    </w:rPr>
                  </w:rPrChange>
                </w:rPr>
                <w:t>Panels in same side</w:t>
              </w:r>
            </w:ins>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91459B" w:rsidRDefault="00EB1C1C" w:rsidP="00C5659D">
            <w:pPr>
              <w:jc w:val="center"/>
              <w:rPr>
                <w:ins w:id="759" w:author="Qualcomm_Bin Han" w:date="2024-11-26T10:52:00Z" w16du:dateUtc="2024-11-26T02:52:00Z"/>
                <w:rFonts w:ascii="Arial" w:eastAsia="DengXian" w:hAnsi="Arial" w:cs="Arial"/>
                <w:color w:val="000000"/>
                <w:sz w:val="13"/>
                <w:szCs w:val="13"/>
                <w:rPrChange w:id="760" w:author="Qualcomm_Bin Han" w:date="2024-11-26T11:21:00Z" w16du:dateUtc="2024-11-26T03:21:00Z">
                  <w:rPr>
                    <w:ins w:id="761" w:author="Qualcomm_Bin Han" w:date="2024-11-26T10:52:00Z" w16du:dateUtc="2024-11-26T02:52:00Z"/>
                    <w:rFonts w:eastAsia="DengXian"/>
                    <w:color w:val="000000"/>
                    <w:sz w:val="15"/>
                    <w:szCs w:val="15"/>
                  </w:rPr>
                </w:rPrChange>
              </w:rPr>
            </w:pPr>
            <w:ins w:id="762" w:author="Qualcomm_Bin Han" w:date="2024-11-26T10:52:00Z" w16du:dateUtc="2024-11-26T02:52:00Z">
              <w:r w:rsidRPr="0091459B">
                <w:rPr>
                  <w:rFonts w:ascii="Arial" w:eastAsia="DengXian" w:hAnsi="Arial" w:cs="Arial"/>
                  <w:color w:val="000000"/>
                  <w:sz w:val="13"/>
                  <w:szCs w:val="13"/>
                  <w:rPrChange w:id="763" w:author="Qualcomm_Bin Han" w:date="2024-11-26T11:21:00Z" w16du:dateUtc="2024-11-26T03:21:00Z">
                    <w:rPr>
                      <w:rFonts w:eastAsia="DengXian"/>
                      <w:color w:val="000000"/>
                      <w:sz w:val="15"/>
                      <w:szCs w:val="15"/>
                    </w:rPr>
                  </w:rPrChange>
                </w:rPr>
                <w:t>30°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91459B" w:rsidRDefault="00EB1C1C" w:rsidP="00C5659D">
            <w:pPr>
              <w:jc w:val="center"/>
              <w:rPr>
                <w:ins w:id="764" w:author="Qualcomm_Bin Han" w:date="2024-11-26T10:52:00Z" w16du:dateUtc="2024-11-26T02:52:00Z"/>
                <w:rFonts w:ascii="Arial" w:eastAsia="DengXian" w:hAnsi="Arial" w:cs="Arial"/>
                <w:color w:val="000000"/>
                <w:sz w:val="13"/>
                <w:szCs w:val="13"/>
                <w:rPrChange w:id="765" w:author="Qualcomm_Bin Han" w:date="2024-11-26T11:21:00Z" w16du:dateUtc="2024-11-26T03:21:00Z">
                  <w:rPr>
                    <w:ins w:id="766" w:author="Qualcomm_Bin Han" w:date="2024-11-26T10:52:00Z" w16du:dateUtc="2024-11-26T02:52:00Z"/>
                    <w:rFonts w:eastAsia="DengXian"/>
                    <w:color w:val="000000"/>
                    <w:sz w:val="15"/>
                    <w:szCs w:val="15"/>
                  </w:rPr>
                </w:rPrChange>
              </w:rPr>
            </w:pPr>
            <w:ins w:id="767" w:author="Qualcomm_Bin Han" w:date="2024-11-26T10:52:00Z" w16du:dateUtc="2024-11-26T02:52:00Z">
              <w:r w:rsidRPr="0091459B">
                <w:rPr>
                  <w:rFonts w:ascii="Arial" w:eastAsia="DengXian" w:hAnsi="Arial" w:cs="Arial"/>
                  <w:color w:val="000000"/>
                  <w:sz w:val="13"/>
                  <w:szCs w:val="13"/>
                  <w:rPrChange w:id="768" w:author="Qualcomm_Bin Han" w:date="2024-11-26T11:21:00Z" w16du:dateUtc="2024-11-26T03:21:00Z">
                    <w:rPr>
                      <w:rFonts w:eastAsia="DengXian"/>
                      <w:color w:val="000000"/>
                      <w:sz w:val="15"/>
                      <w:szCs w:val="15"/>
                      <w:highlight w:val="green"/>
                    </w:rPr>
                  </w:rPrChange>
                </w:rPr>
                <w:t>[270,105]</w:t>
              </w:r>
              <w:r w:rsidRPr="0091459B">
                <w:rPr>
                  <w:rFonts w:ascii="Arial" w:eastAsia="DengXian" w:hAnsi="Arial" w:cs="Arial"/>
                  <w:color w:val="000000"/>
                  <w:sz w:val="13"/>
                  <w:szCs w:val="13"/>
                  <w:rPrChange w:id="769" w:author="Qualcomm_Bin Han" w:date="2024-11-26T11:21:00Z" w16du:dateUtc="2024-11-26T03:21:00Z">
                    <w:rPr>
                      <w:rFonts w:eastAsia="DengXian"/>
                      <w:color w:val="000000"/>
                      <w:sz w:val="15"/>
                      <w:szCs w:val="15"/>
                    </w:rPr>
                  </w:rPrChange>
                </w:rPr>
                <w:t xml:space="preserve"> [270,75]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91459B" w:rsidRDefault="00EB1C1C" w:rsidP="00C5659D">
            <w:pPr>
              <w:jc w:val="center"/>
              <w:rPr>
                <w:ins w:id="770" w:author="Qualcomm_Bin Han" w:date="2024-11-26T10:52:00Z" w16du:dateUtc="2024-11-26T02:52:00Z"/>
                <w:rFonts w:ascii="Arial" w:eastAsia="DengXian" w:hAnsi="Arial" w:cs="Arial"/>
                <w:color w:val="000000"/>
                <w:sz w:val="13"/>
                <w:szCs w:val="13"/>
                <w:rPrChange w:id="771" w:author="Qualcomm_Bin Han" w:date="2024-11-26T11:21:00Z" w16du:dateUtc="2024-11-26T03:21:00Z">
                  <w:rPr>
                    <w:ins w:id="772" w:author="Qualcomm_Bin Han" w:date="2024-11-26T10:52:00Z" w16du:dateUtc="2024-11-26T02:52:00Z"/>
                    <w:rFonts w:eastAsia="DengXian"/>
                    <w:color w:val="000000"/>
                    <w:sz w:val="15"/>
                    <w:szCs w:val="15"/>
                  </w:rPr>
                </w:rPrChange>
              </w:rPr>
            </w:pPr>
            <w:ins w:id="773" w:author="Qualcomm_Bin Han" w:date="2024-11-26T10:52:00Z" w16du:dateUtc="2024-11-26T02:52:00Z">
              <w:r w:rsidRPr="0091459B">
                <w:rPr>
                  <w:rFonts w:ascii="Arial" w:eastAsia="DengXian" w:hAnsi="Arial" w:cs="Arial"/>
                  <w:color w:val="000000"/>
                  <w:sz w:val="13"/>
                  <w:szCs w:val="13"/>
                  <w:rPrChange w:id="774" w:author="Qualcomm_Bin Han" w:date="2024-11-26T11:21:00Z" w16du:dateUtc="2024-11-26T03:21:00Z">
                    <w:rPr>
                      <w:rFonts w:eastAsia="DengXian"/>
                      <w:color w:val="000000"/>
                      <w:sz w:val="15"/>
                      <w:szCs w:val="15"/>
                    </w:rPr>
                  </w:rPrChange>
                </w:rPr>
                <w:t>29.22</w:t>
              </w:r>
            </w:ins>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91459B" w:rsidRDefault="00EB1C1C" w:rsidP="00C5659D">
            <w:pPr>
              <w:jc w:val="center"/>
              <w:rPr>
                <w:ins w:id="775" w:author="Qualcomm_Bin Han" w:date="2024-11-26T10:52:00Z" w16du:dateUtc="2024-11-26T02:52:00Z"/>
                <w:rFonts w:ascii="Arial" w:eastAsia="DengXian" w:hAnsi="Arial" w:cs="Arial"/>
                <w:color w:val="000000"/>
                <w:sz w:val="13"/>
                <w:szCs w:val="13"/>
                <w:rPrChange w:id="776" w:author="Qualcomm_Bin Han" w:date="2024-11-26T11:21:00Z" w16du:dateUtc="2024-11-26T03:21:00Z">
                  <w:rPr>
                    <w:ins w:id="777" w:author="Qualcomm_Bin Han" w:date="2024-11-26T10:52:00Z" w16du:dateUtc="2024-11-26T02:52:00Z"/>
                    <w:rFonts w:eastAsia="DengXian"/>
                    <w:color w:val="000000"/>
                    <w:sz w:val="15"/>
                    <w:szCs w:val="15"/>
                  </w:rPr>
                </w:rPrChange>
              </w:rPr>
            </w:pPr>
            <w:ins w:id="778" w:author="Qualcomm_Bin Han" w:date="2024-11-26T10:52:00Z" w16du:dateUtc="2024-11-26T02:52:00Z">
              <w:r w:rsidRPr="0091459B">
                <w:rPr>
                  <w:rFonts w:ascii="Arial" w:eastAsia="DengXian" w:hAnsi="Arial" w:cs="Arial"/>
                  <w:color w:val="000000"/>
                  <w:sz w:val="13"/>
                  <w:szCs w:val="13"/>
                  <w:rPrChange w:id="779" w:author="Qualcomm_Bin Han" w:date="2024-11-26T11:21:00Z" w16du:dateUtc="2024-11-26T03:21:00Z">
                    <w:rPr>
                      <w:rFonts w:eastAsia="DengXian"/>
                      <w:color w:val="000000"/>
                      <w:sz w:val="15"/>
                      <w:szCs w:val="15"/>
                      <w:highlight w:val="green"/>
                    </w:rPr>
                  </w:rPrChange>
                </w:rPr>
                <w:t>[270,105]</w:t>
              </w:r>
            </w:ins>
          </w:p>
        </w:tc>
      </w:tr>
      <w:tr w:rsidR="00EB1C1C" w:rsidRPr="001E434D" w14:paraId="3FD2B43B" w14:textId="77777777" w:rsidTr="00C5659D">
        <w:trPr>
          <w:trHeight w:val="300"/>
          <w:jc w:val="center"/>
          <w:ins w:id="780"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91459B" w:rsidRDefault="00EB1C1C" w:rsidP="00C5659D">
            <w:pPr>
              <w:jc w:val="center"/>
              <w:rPr>
                <w:ins w:id="781" w:author="Qualcomm_Bin Han" w:date="2024-11-26T10:52:00Z" w16du:dateUtc="2024-11-26T02:52:00Z"/>
                <w:rFonts w:ascii="Arial" w:eastAsia="DengXian" w:hAnsi="Arial" w:cs="Arial"/>
                <w:color w:val="000000"/>
                <w:sz w:val="13"/>
                <w:szCs w:val="13"/>
                <w:rPrChange w:id="782" w:author="Qualcomm_Bin Han" w:date="2024-11-26T11:21:00Z" w16du:dateUtc="2024-11-26T03:21:00Z">
                  <w:rPr>
                    <w:ins w:id="783" w:author="Qualcomm_Bin Han" w:date="2024-11-26T10:52:00Z" w16du:dateUtc="2024-11-26T02:52:00Z"/>
                    <w:rFonts w:eastAsia="DengXian"/>
                    <w:color w:val="000000"/>
                    <w:sz w:val="15"/>
                    <w:szCs w:val="15"/>
                  </w:rPr>
                </w:rPrChange>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91459B" w:rsidRDefault="00EB1C1C" w:rsidP="00C5659D">
            <w:pPr>
              <w:jc w:val="center"/>
              <w:rPr>
                <w:ins w:id="784" w:author="Qualcomm_Bin Han" w:date="2024-11-26T10:52:00Z" w16du:dateUtc="2024-11-26T02:52:00Z"/>
                <w:rFonts w:ascii="Arial" w:eastAsia="DengXian" w:hAnsi="Arial" w:cs="Arial"/>
                <w:color w:val="000000"/>
                <w:sz w:val="13"/>
                <w:szCs w:val="13"/>
                <w:rPrChange w:id="785" w:author="Qualcomm_Bin Han" w:date="2024-11-26T11:21:00Z" w16du:dateUtc="2024-11-26T03:21:00Z">
                  <w:rPr>
                    <w:ins w:id="786" w:author="Qualcomm_Bin Han" w:date="2024-11-26T10:52:00Z" w16du:dateUtc="2024-11-26T02:52:00Z"/>
                    <w:rFonts w:eastAsia="DengXian"/>
                    <w:color w:val="000000"/>
                    <w:sz w:val="15"/>
                    <w:szCs w:val="15"/>
                  </w:rPr>
                </w:rPrChange>
              </w:rPr>
            </w:pPr>
            <w:ins w:id="787" w:author="Qualcomm_Bin Han" w:date="2024-11-26T10:52:00Z" w16du:dateUtc="2024-11-26T02:52:00Z">
              <w:r w:rsidRPr="0091459B">
                <w:rPr>
                  <w:rFonts w:ascii="Arial" w:eastAsia="DengXian" w:hAnsi="Arial" w:cs="Arial"/>
                  <w:color w:val="000000"/>
                  <w:sz w:val="13"/>
                  <w:szCs w:val="13"/>
                  <w:rPrChange w:id="788" w:author="Qualcomm_Bin Han" w:date="2024-11-26T11:21:00Z" w16du:dateUtc="2024-11-26T03:21:00Z">
                    <w:rPr>
                      <w:rFonts w:eastAsia="DengXian"/>
                      <w:color w:val="000000"/>
                      <w:sz w:val="15"/>
                      <w:szCs w:val="15"/>
                    </w:rPr>
                  </w:rPrChange>
                </w:rPr>
                <w:t>60°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91459B" w:rsidRDefault="00EB1C1C" w:rsidP="00C5659D">
            <w:pPr>
              <w:jc w:val="center"/>
              <w:rPr>
                <w:ins w:id="789" w:author="Qualcomm_Bin Han" w:date="2024-11-26T10:52:00Z" w16du:dateUtc="2024-11-26T02:52:00Z"/>
                <w:rFonts w:ascii="Arial" w:eastAsia="DengXian" w:hAnsi="Arial" w:cs="Arial"/>
                <w:color w:val="000000"/>
                <w:sz w:val="13"/>
                <w:szCs w:val="13"/>
                <w:rPrChange w:id="790" w:author="Qualcomm_Bin Han" w:date="2024-11-26T11:21:00Z" w16du:dateUtc="2024-11-26T03:21:00Z">
                  <w:rPr>
                    <w:ins w:id="791" w:author="Qualcomm_Bin Han" w:date="2024-11-26T10:52:00Z" w16du:dateUtc="2024-11-26T02:52:00Z"/>
                    <w:rFonts w:eastAsia="DengXian"/>
                    <w:color w:val="000000"/>
                    <w:sz w:val="15"/>
                    <w:szCs w:val="15"/>
                  </w:rPr>
                </w:rPrChange>
              </w:rPr>
            </w:pPr>
            <w:ins w:id="792" w:author="Qualcomm_Bin Han" w:date="2024-11-26T10:52:00Z" w16du:dateUtc="2024-11-26T02:52:00Z">
              <w:r w:rsidRPr="0091459B">
                <w:rPr>
                  <w:rFonts w:ascii="Arial" w:eastAsia="DengXian" w:hAnsi="Arial" w:cs="Arial"/>
                  <w:color w:val="000000"/>
                  <w:sz w:val="13"/>
                  <w:szCs w:val="13"/>
                  <w:rPrChange w:id="793" w:author="Qualcomm_Bin Han" w:date="2024-11-26T11:21:00Z" w16du:dateUtc="2024-11-26T03:21:00Z">
                    <w:rPr>
                      <w:rFonts w:eastAsia="DengXian"/>
                      <w:color w:val="000000"/>
                      <w:sz w:val="15"/>
                      <w:szCs w:val="15"/>
                      <w:highlight w:val="green"/>
                    </w:rPr>
                  </w:rPrChange>
                </w:rPr>
                <w:t>[270,105]</w:t>
              </w:r>
              <w:r w:rsidRPr="0091459B">
                <w:rPr>
                  <w:rFonts w:ascii="Arial" w:eastAsia="DengXian" w:hAnsi="Arial" w:cs="Arial"/>
                  <w:color w:val="000000"/>
                  <w:sz w:val="13"/>
                  <w:szCs w:val="13"/>
                  <w:rPrChange w:id="794" w:author="Qualcomm_Bin Han" w:date="2024-11-26T11:21:00Z" w16du:dateUtc="2024-11-26T03:21:00Z">
                    <w:rPr>
                      <w:rFonts w:eastAsia="DengXian"/>
                      <w:color w:val="000000"/>
                      <w:sz w:val="15"/>
                      <w:szCs w:val="15"/>
                    </w:rPr>
                  </w:rPrChange>
                </w:rPr>
                <w:t xml:space="preserve"> [270,45]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91459B" w:rsidRDefault="00EB1C1C" w:rsidP="00C5659D">
            <w:pPr>
              <w:jc w:val="center"/>
              <w:rPr>
                <w:ins w:id="795" w:author="Qualcomm_Bin Han" w:date="2024-11-26T10:52:00Z" w16du:dateUtc="2024-11-26T02:52:00Z"/>
                <w:rFonts w:ascii="Arial" w:eastAsia="DengXian" w:hAnsi="Arial" w:cs="Arial"/>
                <w:color w:val="000000"/>
                <w:sz w:val="13"/>
                <w:szCs w:val="13"/>
                <w:rPrChange w:id="796" w:author="Qualcomm_Bin Han" w:date="2024-11-26T11:21:00Z" w16du:dateUtc="2024-11-26T03:21:00Z">
                  <w:rPr>
                    <w:ins w:id="797" w:author="Qualcomm_Bin Han" w:date="2024-11-26T10:52:00Z" w16du:dateUtc="2024-11-26T02:52:00Z"/>
                    <w:rFonts w:eastAsia="DengXian"/>
                    <w:color w:val="000000"/>
                    <w:sz w:val="15"/>
                    <w:szCs w:val="15"/>
                  </w:rPr>
                </w:rPrChange>
              </w:rPr>
            </w:pPr>
            <w:ins w:id="798" w:author="Qualcomm_Bin Han" w:date="2024-11-26T10:52:00Z" w16du:dateUtc="2024-11-26T02:52:00Z">
              <w:r w:rsidRPr="0091459B">
                <w:rPr>
                  <w:rFonts w:ascii="Arial" w:eastAsia="DengXian" w:hAnsi="Arial" w:cs="Arial"/>
                  <w:color w:val="000000"/>
                  <w:sz w:val="13"/>
                  <w:szCs w:val="13"/>
                  <w:rPrChange w:id="799" w:author="Qualcomm_Bin Han" w:date="2024-11-26T11:21:00Z" w16du:dateUtc="2024-11-26T03:21:00Z">
                    <w:rPr>
                      <w:rFonts w:eastAsia="DengXian"/>
                      <w:color w:val="000000"/>
                      <w:sz w:val="15"/>
                      <w:szCs w:val="15"/>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91459B" w:rsidRDefault="00EB1C1C" w:rsidP="00C5659D">
            <w:pPr>
              <w:jc w:val="center"/>
              <w:rPr>
                <w:ins w:id="800" w:author="Qualcomm_Bin Han" w:date="2024-11-26T10:52:00Z" w16du:dateUtc="2024-11-26T02:52:00Z"/>
                <w:rFonts w:ascii="Arial" w:eastAsia="DengXian" w:hAnsi="Arial" w:cs="Arial"/>
                <w:color w:val="000000"/>
                <w:sz w:val="13"/>
                <w:szCs w:val="13"/>
                <w:rPrChange w:id="801" w:author="Qualcomm_Bin Han" w:date="2024-11-26T11:21:00Z" w16du:dateUtc="2024-11-26T03:21:00Z">
                  <w:rPr>
                    <w:ins w:id="802" w:author="Qualcomm_Bin Han" w:date="2024-11-26T10:52:00Z" w16du:dateUtc="2024-11-26T02:52:00Z"/>
                    <w:rFonts w:eastAsia="DengXian"/>
                    <w:color w:val="000000"/>
                    <w:sz w:val="15"/>
                    <w:szCs w:val="15"/>
                  </w:rPr>
                </w:rPrChange>
              </w:rPr>
            </w:pPr>
          </w:p>
        </w:tc>
      </w:tr>
      <w:tr w:rsidR="00EB1C1C" w:rsidRPr="001E434D" w14:paraId="0423C987" w14:textId="77777777" w:rsidTr="00C5659D">
        <w:trPr>
          <w:trHeight w:val="300"/>
          <w:jc w:val="center"/>
          <w:ins w:id="803"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91459B" w:rsidRDefault="00EB1C1C" w:rsidP="00C5659D">
            <w:pPr>
              <w:jc w:val="center"/>
              <w:rPr>
                <w:ins w:id="804" w:author="Qualcomm_Bin Han" w:date="2024-11-26T10:52:00Z" w16du:dateUtc="2024-11-26T02:52:00Z"/>
                <w:rFonts w:ascii="Arial" w:eastAsia="DengXian" w:hAnsi="Arial" w:cs="Arial"/>
                <w:color w:val="000000"/>
                <w:sz w:val="13"/>
                <w:szCs w:val="13"/>
                <w:rPrChange w:id="805" w:author="Qualcomm_Bin Han" w:date="2024-11-26T11:21:00Z" w16du:dateUtc="2024-11-26T03:21:00Z">
                  <w:rPr>
                    <w:ins w:id="806" w:author="Qualcomm_Bin Han" w:date="2024-11-26T10:52:00Z" w16du:dateUtc="2024-11-26T02:52:00Z"/>
                    <w:rFonts w:eastAsia="DengXian"/>
                    <w:color w:val="000000"/>
                    <w:sz w:val="15"/>
                    <w:szCs w:val="15"/>
                  </w:rPr>
                </w:rPrChange>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91459B" w:rsidRDefault="00EB1C1C" w:rsidP="00C5659D">
            <w:pPr>
              <w:jc w:val="center"/>
              <w:rPr>
                <w:ins w:id="807" w:author="Qualcomm_Bin Han" w:date="2024-11-26T10:52:00Z" w16du:dateUtc="2024-11-26T02:52:00Z"/>
                <w:rFonts w:ascii="Arial" w:eastAsia="DengXian" w:hAnsi="Arial" w:cs="Arial"/>
                <w:color w:val="000000"/>
                <w:sz w:val="13"/>
                <w:szCs w:val="13"/>
                <w:rPrChange w:id="808" w:author="Qualcomm_Bin Han" w:date="2024-11-26T11:21:00Z" w16du:dateUtc="2024-11-26T03:21:00Z">
                  <w:rPr>
                    <w:ins w:id="809" w:author="Qualcomm_Bin Han" w:date="2024-11-26T10:52:00Z" w16du:dateUtc="2024-11-26T02:52:00Z"/>
                    <w:rFonts w:eastAsia="DengXian"/>
                    <w:color w:val="000000"/>
                    <w:sz w:val="15"/>
                    <w:szCs w:val="15"/>
                  </w:rPr>
                </w:rPrChange>
              </w:rPr>
            </w:pPr>
            <w:ins w:id="810" w:author="Qualcomm_Bin Han" w:date="2024-11-26T10:52:00Z" w16du:dateUtc="2024-11-26T02:52:00Z">
              <w:r w:rsidRPr="0091459B">
                <w:rPr>
                  <w:rFonts w:ascii="Arial" w:eastAsia="DengXian" w:hAnsi="Arial" w:cs="Arial"/>
                  <w:color w:val="000000"/>
                  <w:sz w:val="13"/>
                  <w:szCs w:val="13"/>
                  <w:rPrChange w:id="811" w:author="Qualcomm_Bin Han" w:date="2024-11-26T11:21:00Z" w16du:dateUtc="2024-11-26T03:21:00Z">
                    <w:rPr>
                      <w:rFonts w:eastAsia="DengXian"/>
                      <w:color w:val="000000"/>
                      <w:sz w:val="15"/>
                      <w:szCs w:val="15"/>
                    </w:rPr>
                  </w:rPrChange>
                </w:rPr>
                <w:t>90°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91459B" w:rsidRDefault="00EB1C1C" w:rsidP="00C5659D">
            <w:pPr>
              <w:jc w:val="center"/>
              <w:rPr>
                <w:ins w:id="812" w:author="Qualcomm_Bin Han" w:date="2024-11-26T10:52:00Z" w16du:dateUtc="2024-11-26T02:52:00Z"/>
                <w:rFonts w:ascii="Arial" w:eastAsia="DengXian" w:hAnsi="Arial" w:cs="Arial"/>
                <w:color w:val="000000"/>
                <w:sz w:val="13"/>
                <w:szCs w:val="13"/>
                <w:rPrChange w:id="813" w:author="Qualcomm_Bin Han" w:date="2024-11-26T11:21:00Z" w16du:dateUtc="2024-11-26T03:21:00Z">
                  <w:rPr>
                    <w:ins w:id="814" w:author="Qualcomm_Bin Han" w:date="2024-11-26T10:52:00Z" w16du:dateUtc="2024-11-26T02:52:00Z"/>
                    <w:rFonts w:eastAsia="DengXian"/>
                    <w:color w:val="000000"/>
                    <w:sz w:val="15"/>
                    <w:szCs w:val="15"/>
                  </w:rPr>
                </w:rPrChange>
              </w:rPr>
            </w:pPr>
            <w:ins w:id="815" w:author="Qualcomm_Bin Han" w:date="2024-11-26T10:52:00Z" w16du:dateUtc="2024-11-26T02:52:00Z">
              <w:r w:rsidRPr="0091459B">
                <w:rPr>
                  <w:rFonts w:ascii="Arial" w:eastAsia="DengXian" w:hAnsi="Arial" w:cs="Arial"/>
                  <w:color w:val="000000"/>
                  <w:sz w:val="13"/>
                  <w:szCs w:val="13"/>
                  <w:rPrChange w:id="816" w:author="Qualcomm_Bin Han" w:date="2024-11-26T11:21:00Z" w16du:dateUtc="2024-11-26T03:21:00Z">
                    <w:rPr>
                      <w:rFonts w:eastAsia="DengXian"/>
                      <w:color w:val="000000"/>
                      <w:sz w:val="15"/>
                      <w:szCs w:val="15"/>
                      <w:highlight w:val="green"/>
                    </w:rPr>
                  </w:rPrChange>
                </w:rPr>
                <w:t>[270,105]</w:t>
              </w:r>
              <w:r w:rsidRPr="0091459B">
                <w:rPr>
                  <w:rFonts w:ascii="Arial" w:eastAsia="DengXian" w:hAnsi="Arial" w:cs="Arial"/>
                  <w:color w:val="000000"/>
                  <w:sz w:val="13"/>
                  <w:szCs w:val="13"/>
                  <w:rPrChange w:id="817" w:author="Qualcomm_Bin Han" w:date="2024-11-26T11:21:00Z" w16du:dateUtc="2024-11-26T03:21:00Z">
                    <w:rPr>
                      <w:rFonts w:eastAsia="DengXian"/>
                      <w:color w:val="000000"/>
                      <w:sz w:val="15"/>
                      <w:szCs w:val="15"/>
                    </w:rPr>
                  </w:rPrChange>
                </w:rPr>
                <w:t xml:space="preserve"> [270,15]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91459B" w:rsidRDefault="00EB1C1C" w:rsidP="00C5659D">
            <w:pPr>
              <w:jc w:val="center"/>
              <w:rPr>
                <w:ins w:id="818" w:author="Qualcomm_Bin Han" w:date="2024-11-26T10:52:00Z" w16du:dateUtc="2024-11-26T02:52:00Z"/>
                <w:rFonts w:ascii="Arial" w:eastAsia="DengXian" w:hAnsi="Arial" w:cs="Arial"/>
                <w:color w:val="000000"/>
                <w:sz w:val="13"/>
                <w:szCs w:val="13"/>
                <w:rPrChange w:id="819" w:author="Qualcomm_Bin Han" w:date="2024-11-26T11:21:00Z" w16du:dateUtc="2024-11-26T03:21:00Z">
                  <w:rPr>
                    <w:ins w:id="820" w:author="Qualcomm_Bin Han" w:date="2024-11-26T10:52:00Z" w16du:dateUtc="2024-11-26T02:52:00Z"/>
                    <w:rFonts w:eastAsia="DengXian"/>
                    <w:color w:val="000000"/>
                    <w:sz w:val="15"/>
                    <w:szCs w:val="15"/>
                  </w:rPr>
                </w:rPrChange>
              </w:rPr>
            </w:pPr>
            <w:ins w:id="821" w:author="Qualcomm_Bin Han" w:date="2024-11-26T10:52:00Z" w16du:dateUtc="2024-11-26T02:52:00Z">
              <w:r w:rsidRPr="0091459B">
                <w:rPr>
                  <w:rFonts w:ascii="Arial" w:eastAsia="DengXian" w:hAnsi="Arial" w:cs="Arial"/>
                  <w:color w:val="000000"/>
                  <w:sz w:val="13"/>
                  <w:szCs w:val="13"/>
                  <w:rPrChange w:id="822" w:author="Qualcomm_Bin Han" w:date="2024-11-26T11:21:00Z" w16du:dateUtc="2024-11-26T03:21:00Z">
                    <w:rPr>
                      <w:rFonts w:eastAsia="DengXian"/>
                      <w:color w:val="000000"/>
                      <w:sz w:val="15"/>
                      <w:szCs w:val="15"/>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91459B" w:rsidRDefault="00EB1C1C" w:rsidP="00C5659D">
            <w:pPr>
              <w:jc w:val="center"/>
              <w:rPr>
                <w:ins w:id="823" w:author="Qualcomm_Bin Han" w:date="2024-11-26T10:52:00Z" w16du:dateUtc="2024-11-26T02:52:00Z"/>
                <w:rFonts w:ascii="Arial" w:eastAsia="DengXian" w:hAnsi="Arial" w:cs="Arial"/>
                <w:color w:val="000000"/>
                <w:sz w:val="13"/>
                <w:szCs w:val="13"/>
                <w:rPrChange w:id="824" w:author="Qualcomm_Bin Han" w:date="2024-11-26T11:21:00Z" w16du:dateUtc="2024-11-26T03:21:00Z">
                  <w:rPr>
                    <w:ins w:id="825" w:author="Qualcomm_Bin Han" w:date="2024-11-26T10:52:00Z" w16du:dateUtc="2024-11-26T02:52:00Z"/>
                    <w:rFonts w:eastAsia="DengXian"/>
                    <w:color w:val="000000"/>
                    <w:sz w:val="15"/>
                    <w:szCs w:val="15"/>
                  </w:rPr>
                </w:rPrChange>
              </w:rPr>
            </w:pPr>
          </w:p>
        </w:tc>
      </w:tr>
      <w:tr w:rsidR="00EB1C1C" w:rsidRPr="001E434D" w14:paraId="72622788" w14:textId="77777777" w:rsidTr="00C5659D">
        <w:trPr>
          <w:trHeight w:val="300"/>
          <w:jc w:val="center"/>
          <w:ins w:id="826"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91459B" w:rsidRDefault="00EB1C1C" w:rsidP="00C5659D">
            <w:pPr>
              <w:jc w:val="center"/>
              <w:rPr>
                <w:ins w:id="827" w:author="Qualcomm_Bin Han" w:date="2024-11-26T10:52:00Z" w16du:dateUtc="2024-11-26T02:52:00Z"/>
                <w:rFonts w:ascii="Arial" w:eastAsia="DengXian" w:hAnsi="Arial" w:cs="Arial"/>
                <w:color w:val="000000"/>
                <w:sz w:val="13"/>
                <w:szCs w:val="13"/>
                <w:rPrChange w:id="828" w:author="Qualcomm_Bin Han" w:date="2024-11-26T11:21:00Z" w16du:dateUtc="2024-11-26T03:21:00Z">
                  <w:rPr>
                    <w:ins w:id="829" w:author="Qualcomm_Bin Han" w:date="2024-11-26T10:52:00Z" w16du:dateUtc="2024-11-26T02:52:00Z"/>
                    <w:rFonts w:eastAsia="DengXian"/>
                    <w:color w:val="000000"/>
                    <w:sz w:val="15"/>
                    <w:szCs w:val="15"/>
                  </w:rPr>
                </w:rPrChange>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91459B" w:rsidRDefault="00EB1C1C" w:rsidP="00C5659D">
            <w:pPr>
              <w:jc w:val="center"/>
              <w:rPr>
                <w:ins w:id="830" w:author="Qualcomm_Bin Han" w:date="2024-11-26T10:52:00Z" w16du:dateUtc="2024-11-26T02:52:00Z"/>
                <w:rFonts w:ascii="Arial" w:eastAsia="DengXian" w:hAnsi="Arial" w:cs="Arial"/>
                <w:color w:val="000000"/>
                <w:sz w:val="13"/>
                <w:szCs w:val="13"/>
                <w:rPrChange w:id="831" w:author="Qualcomm_Bin Han" w:date="2024-11-26T11:21:00Z" w16du:dateUtc="2024-11-26T03:21:00Z">
                  <w:rPr>
                    <w:ins w:id="832" w:author="Qualcomm_Bin Han" w:date="2024-11-26T10:52:00Z" w16du:dateUtc="2024-11-26T02:52:00Z"/>
                    <w:rFonts w:eastAsia="DengXian"/>
                    <w:color w:val="000000"/>
                    <w:sz w:val="15"/>
                    <w:szCs w:val="15"/>
                  </w:rPr>
                </w:rPrChange>
              </w:rPr>
            </w:pPr>
            <w:ins w:id="833" w:author="Qualcomm_Bin Han" w:date="2024-11-26T10:52:00Z" w16du:dateUtc="2024-11-26T02:52:00Z">
              <w:r w:rsidRPr="0091459B">
                <w:rPr>
                  <w:rFonts w:ascii="Arial" w:eastAsia="DengXian" w:hAnsi="Arial" w:cs="Arial"/>
                  <w:color w:val="000000"/>
                  <w:sz w:val="13"/>
                  <w:szCs w:val="13"/>
                  <w:rPrChange w:id="834" w:author="Qualcomm_Bin Han" w:date="2024-11-26T11:21:00Z" w16du:dateUtc="2024-11-26T03:21:00Z">
                    <w:rPr>
                      <w:rFonts w:eastAsia="DengXian"/>
                      <w:color w:val="000000"/>
                      <w:sz w:val="15"/>
                      <w:szCs w:val="15"/>
                    </w:rPr>
                  </w:rPrChange>
                </w:rPr>
                <w:t>120°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91459B" w:rsidRDefault="00EB1C1C" w:rsidP="00C5659D">
            <w:pPr>
              <w:jc w:val="center"/>
              <w:rPr>
                <w:ins w:id="835" w:author="Qualcomm_Bin Han" w:date="2024-11-26T10:52:00Z" w16du:dateUtc="2024-11-26T02:52:00Z"/>
                <w:rFonts w:ascii="Arial" w:eastAsia="DengXian" w:hAnsi="Arial" w:cs="Arial"/>
                <w:color w:val="000000"/>
                <w:sz w:val="13"/>
                <w:szCs w:val="13"/>
                <w:rPrChange w:id="836" w:author="Qualcomm_Bin Han" w:date="2024-11-26T11:21:00Z" w16du:dateUtc="2024-11-26T03:21:00Z">
                  <w:rPr>
                    <w:ins w:id="837" w:author="Qualcomm_Bin Han" w:date="2024-11-26T10:52:00Z" w16du:dateUtc="2024-11-26T02:52:00Z"/>
                    <w:rFonts w:eastAsia="DengXian"/>
                    <w:color w:val="000000"/>
                    <w:sz w:val="15"/>
                    <w:szCs w:val="15"/>
                  </w:rPr>
                </w:rPrChange>
              </w:rPr>
            </w:pPr>
            <w:ins w:id="838" w:author="Qualcomm_Bin Han" w:date="2024-11-26T10:52:00Z" w16du:dateUtc="2024-11-26T02:52:00Z">
              <w:r w:rsidRPr="0091459B">
                <w:rPr>
                  <w:rFonts w:ascii="Arial" w:eastAsia="DengXian" w:hAnsi="Arial" w:cs="Arial"/>
                  <w:color w:val="000000"/>
                  <w:sz w:val="13"/>
                  <w:szCs w:val="13"/>
                  <w:rPrChange w:id="839" w:author="Qualcomm_Bin Han" w:date="2024-11-26T11:21:00Z" w16du:dateUtc="2024-11-26T03:21:00Z">
                    <w:rPr>
                      <w:rFonts w:eastAsia="DengXian"/>
                      <w:color w:val="000000"/>
                      <w:sz w:val="15"/>
                      <w:szCs w:val="15"/>
                      <w:highlight w:val="green"/>
                    </w:rPr>
                  </w:rPrChange>
                </w:rPr>
                <w:t>[270,105]</w:t>
              </w:r>
              <w:r w:rsidRPr="0091459B">
                <w:rPr>
                  <w:rFonts w:ascii="Arial" w:eastAsia="DengXian" w:hAnsi="Arial" w:cs="Arial"/>
                  <w:color w:val="000000"/>
                  <w:sz w:val="13"/>
                  <w:szCs w:val="13"/>
                  <w:rPrChange w:id="840" w:author="Qualcomm_Bin Han" w:date="2024-11-26T11:21:00Z" w16du:dateUtc="2024-11-26T03:21:00Z">
                    <w:rPr>
                      <w:rFonts w:eastAsia="DengXian"/>
                      <w:color w:val="000000"/>
                      <w:sz w:val="15"/>
                      <w:szCs w:val="15"/>
                    </w:rPr>
                  </w:rPrChange>
                </w:rPr>
                <w:t xml:space="preserve"> [90,15]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91459B" w:rsidRDefault="00EB1C1C" w:rsidP="00C5659D">
            <w:pPr>
              <w:jc w:val="center"/>
              <w:rPr>
                <w:ins w:id="841" w:author="Qualcomm_Bin Han" w:date="2024-11-26T10:52:00Z" w16du:dateUtc="2024-11-26T02:52:00Z"/>
                <w:rFonts w:ascii="Arial" w:eastAsia="DengXian" w:hAnsi="Arial" w:cs="Arial"/>
                <w:color w:val="000000"/>
                <w:sz w:val="13"/>
                <w:szCs w:val="13"/>
                <w:rPrChange w:id="842" w:author="Qualcomm_Bin Han" w:date="2024-11-26T11:21:00Z" w16du:dateUtc="2024-11-26T03:21:00Z">
                  <w:rPr>
                    <w:ins w:id="843" w:author="Qualcomm_Bin Han" w:date="2024-11-26T10:52:00Z" w16du:dateUtc="2024-11-26T02:52:00Z"/>
                    <w:rFonts w:eastAsia="DengXian"/>
                    <w:color w:val="000000"/>
                    <w:sz w:val="15"/>
                    <w:szCs w:val="15"/>
                  </w:rPr>
                </w:rPrChange>
              </w:rPr>
            </w:pPr>
            <w:ins w:id="844" w:author="Qualcomm_Bin Han" w:date="2024-11-26T10:52:00Z" w16du:dateUtc="2024-11-26T02:52:00Z">
              <w:r w:rsidRPr="0091459B">
                <w:rPr>
                  <w:rFonts w:ascii="Arial" w:eastAsia="DengXian" w:hAnsi="Arial" w:cs="Arial"/>
                  <w:color w:val="000000"/>
                  <w:sz w:val="13"/>
                  <w:szCs w:val="13"/>
                  <w:rPrChange w:id="845" w:author="Qualcomm_Bin Han" w:date="2024-11-26T11:21:00Z" w16du:dateUtc="2024-11-26T03:21:00Z">
                    <w:rPr>
                      <w:rFonts w:eastAsia="DengXian"/>
                      <w:color w:val="000000"/>
                      <w:sz w:val="15"/>
                      <w:szCs w:val="15"/>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91459B" w:rsidRDefault="00EB1C1C" w:rsidP="00C5659D">
            <w:pPr>
              <w:jc w:val="center"/>
              <w:rPr>
                <w:ins w:id="846" w:author="Qualcomm_Bin Han" w:date="2024-11-26T10:52:00Z" w16du:dateUtc="2024-11-26T02:52:00Z"/>
                <w:rFonts w:ascii="Arial" w:eastAsia="DengXian" w:hAnsi="Arial" w:cs="Arial"/>
                <w:color w:val="000000"/>
                <w:sz w:val="13"/>
                <w:szCs w:val="13"/>
                <w:rPrChange w:id="847" w:author="Qualcomm_Bin Han" w:date="2024-11-26T11:21:00Z" w16du:dateUtc="2024-11-26T03:21:00Z">
                  <w:rPr>
                    <w:ins w:id="848" w:author="Qualcomm_Bin Han" w:date="2024-11-26T10:52:00Z" w16du:dateUtc="2024-11-26T02:52:00Z"/>
                    <w:rFonts w:eastAsia="DengXian"/>
                    <w:color w:val="000000"/>
                    <w:sz w:val="15"/>
                    <w:szCs w:val="15"/>
                  </w:rPr>
                </w:rPrChange>
              </w:rPr>
            </w:pPr>
          </w:p>
        </w:tc>
      </w:tr>
      <w:tr w:rsidR="00EB1C1C" w:rsidRPr="001E434D" w14:paraId="14B3FD4A" w14:textId="77777777" w:rsidTr="00C5659D">
        <w:trPr>
          <w:trHeight w:val="300"/>
          <w:jc w:val="center"/>
          <w:ins w:id="849"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91459B" w:rsidRDefault="00EB1C1C" w:rsidP="00C5659D">
            <w:pPr>
              <w:jc w:val="center"/>
              <w:rPr>
                <w:ins w:id="850" w:author="Qualcomm_Bin Han" w:date="2024-11-26T10:52:00Z" w16du:dateUtc="2024-11-26T02:52:00Z"/>
                <w:rFonts w:ascii="Arial" w:eastAsia="DengXian" w:hAnsi="Arial" w:cs="Arial"/>
                <w:color w:val="000000"/>
                <w:sz w:val="13"/>
                <w:szCs w:val="13"/>
                <w:rPrChange w:id="851" w:author="Qualcomm_Bin Han" w:date="2024-11-26T11:21:00Z" w16du:dateUtc="2024-11-26T03:21:00Z">
                  <w:rPr>
                    <w:ins w:id="852" w:author="Qualcomm_Bin Han" w:date="2024-11-26T10:52:00Z" w16du:dateUtc="2024-11-26T02:52:00Z"/>
                    <w:rFonts w:eastAsia="DengXian"/>
                    <w:color w:val="000000"/>
                    <w:sz w:val="15"/>
                    <w:szCs w:val="15"/>
                  </w:rPr>
                </w:rPrChange>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91459B" w:rsidRDefault="00EB1C1C" w:rsidP="00C5659D">
            <w:pPr>
              <w:jc w:val="center"/>
              <w:rPr>
                <w:ins w:id="853" w:author="Qualcomm_Bin Han" w:date="2024-11-26T10:52:00Z" w16du:dateUtc="2024-11-26T02:52:00Z"/>
                <w:rFonts w:ascii="Arial" w:eastAsia="DengXian" w:hAnsi="Arial" w:cs="Arial"/>
                <w:color w:val="000000"/>
                <w:sz w:val="13"/>
                <w:szCs w:val="13"/>
                <w:rPrChange w:id="854" w:author="Qualcomm_Bin Han" w:date="2024-11-26T11:21:00Z" w16du:dateUtc="2024-11-26T03:21:00Z">
                  <w:rPr>
                    <w:ins w:id="855" w:author="Qualcomm_Bin Han" w:date="2024-11-26T10:52:00Z" w16du:dateUtc="2024-11-26T02:52:00Z"/>
                    <w:rFonts w:eastAsia="DengXian"/>
                    <w:color w:val="000000"/>
                    <w:sz w:val="15"/>
                    <w:szCs w:val="15"/>
                  </w:rPr>
                </w:rPrChange>
              </w:rPr>
            </w:pPr>
            <w:ins w:id="856" w:author="Qualcomm_Bin Han" w:date="2024-11-26T10:52:00Z" w16du:dateUtc="2024-11-26T02:52:00Z">
              <w:r w:rsidRPr="0091459B">
                <w:rPr>
                  <w:rFonts w:ascii="Arial" w:eastAsia="DengXian" w:hAnsi="Arial" w:cs="Arial"/>
                  <w:color w:val="000000"/>
                  <w:sz w:val="13"/>
                  <w:szCs w:val="13"/>
                  <w:rPrChange w:id="857" w:author="Qualcomm_Bin Han" w:date="2024-11-26T11:21:00Z" w16du:dateUtc="2024-11-26T03:21:00Z">
                    <w:rPr>
                      <w:rFonts w:eastAsia="DengXian"/>
                      <w:color w:val="000000"/>
                      <w:sz w:val="15"/>
                      <w:szCs w:val="15"/>
                    </w:rPr>
                  </w:rPrChange>
                </w:rPr>
                <w:t>150°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91459B" w:rsidRDefault="00EB1C1C" w:rsidP="00C5659D">
            <w:pPr>
              <w:jc w:val="center"/>
              <w:rPr>
                <w:ins w:id="858" w:author="Qualcomm_Bin Han" w:date="2024-11-26T10:52:00Z" w16du:dateUtc="2024-11-26T02:52:00Z"/>
                <w:rFonts w:ascii="Arial" w:eastAsia="DengXian" w:hAnsi="Arial" w:cs="Arial"/>
                <w:color w:val="000000"/>
                <w:sz w:val="13"/>
                <w:szCs w:val="13"/>
                <w:rPrChange w:id="859" w:author="Qualcomm_Bin Han" w:date="2024-11-26T11:21:00Z" w16du:dateUtc="2024-11-26T03:21:00Z">
                  <w:rPr>
                    <w:ins w:id="860" w:author="Qualcomm_Bin Han" w:date="2024-11-26T10:52:00Z" w16du:dateUtc="2024-11-26T02:52:00Z"/>
                    <w:rFonts w:eastAsia="DengXian"/>
                    <w:color w:val="000000"/>
                    <w:sz w:val="15"/>
                    <w:szCs w:val="15"/>
                  </w:rPr>
                </w:rPrChange>
              </w:rPr>
            </w:pPr>
            <w:ins w:id="861" w:author="Qualcomm_Bin Han" w:date="2024-11-26T10:52:00Z" w16du:dateUtc="2024-11-26T02:52:00Z">
              <w:r w:rsidRPr="0091459B">
                <w:rPr>
                  <w:rFonts w:ascii="Arial" w:eastAsia="DengXian" w:hAnsi="Arial" w:cs="Arial"/>
                  <w:color w:val="000000"/>
                  <w:sz w:val="13"/>
                  <w:szCs w:val="13"/>
                  <w:rPrChange w:id="862" w:author="Qualcomm_Bin Han" w:date="2024-11-26T11:21:00Z" w16du:dateUtc="2024-11-26T03:21:00Z">
                    <w:rPr>
                      <w:rFonts w:eastAsia="DengXian"/>
                      <w:color w:val="000000"/>
                      <w:sz w:val="15"/>
                      <w:szCs w:val="15"/>
                      <w:highlight w:val="green"/>
                    </w:rPr>
                  </w:rPrChange>
                </w:rPr>
                <w:t>[270,105]</w:t>
              </w:r>
              <w:r w:rsidRPr="0091459B">
                <w:rPr>
                  <w:rFonts w:ascii="Arial" w:eastAsia="DengXian" w:hAnsi="Arial" w:cs="Arial"/>
                  <w:color w:val="000000"/>
                  <w:sz w:val="13"/>
                  <w:szCs w:val="13"/>
                  <w:rPrChange w:id="863" w:author="Qualcomm_Bin Han" w:date="2024-11-26T11:21:00Z" w16du:dateUtc="2024-11-26T03:21:00Z">
                    <w:rPr>
                      <w:rFonts w:eastAsia="DengXian"/>
                      <w:color w:val="000000"/>
                      <w:sz w:val="15"/>
                      <w:szCs w:val="15"/>
                    </w:rPr>
                  </w:rPrChange>
                </w:rPr>
                <w:t xml:space="preserve"> [90,45]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91459B" w:rsidRDefault="00EB1C1C" w:rsidP="00C5659D">
            <w:pPr>
              <w:jc w:val="center"/>
              <w:rPr>
                <w:ins w:id="864" w:author="Qualcomm_Bin Han" w:date="2024-11-26T10:52:00Z" w16du:dateUtc="2024-11-26T02:52:00Z"/>
                <w:rFonts w:ascii="Arial" w:eastAsia="DengXian" w:hAnsi="Arial" w:cs="Arial"/>
                <w:color w:val="000000"/>
                <w:sz w:val="13"/>
                <w:szCs w:val="13"/>
                <w:rPrChange w:id="865" w:author="Qualcomm_Bin Han" w:date="2024-11-26T11:21:00Z" w16du:dateUtc="2024-11-26T03:21:00Z">
                  <w:rPr>
                    <w:ins w:id="866" w:author="Qualcomm_Bin Han" w:date="2024-11-26T10:52:00Z" w16du:dateUtc="2024-11-26T02:52:00Z"/>
                    <w:rFonts w:eastAsia="DengXian"/>
                    <w:color w:val="000000"/>
                    <w:sz w:val="15"/>
                    <w:szCs w:val="15"/>
                  </w:rPr>
                </w:rPrChange>
              </w:rPr>
            </w:pPr>
            <w:ins w:id="867" w:author="Qualcomm_Bin Han" w:date="2024-11-26T10:52:00Z" w16du:dateUtc="2024-11-26T02:52:00Z">
              <w:r w:rsidRPr="0091459B">
                <w:rPr>
                  <w:rFonts w:ascii="Arial" w:eastAsia="DengXian" w:hAnsi="Arial" w:cs="Arial"/>
                  <w:color w:val="000000"/>
                  <w:sz w:val="13"/>
                  <w:szCs w:val="13"/>
                  <w:rPrChange w:id="868" w:author="Qualcomm_Bin Han" w:date="2024-11-26T11:21:00Z" w16du:dateUtc="2024-11-26T03:21:00Z">
                    <w:rPr>
                      <w:rFonts w:eastAsia="DengXian"/>
                      <w:color w:val="000000"/>
                      <w:sz w:val="15"/>
                      <w:szCs w:val="15"/>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91459B" w:rsidRDefault="00EB1C1C" w:rsidP="00C5659D">
            <w:pPr>
              <w:jc w:val="center"/>
              <w:rPr>
                <w:ins w:id="869" w:author="Qualcomm_Bin Han" w:date="2024-11-26T10:52:00Z" w16du:dateUtc="2024-11-26T02:52:00Z"/>
                <w:rFonts w:ascii="Arial" w:eastAsia="DengXian" w:hAnsi="Arial" w:cs="Arial"/>
                <w:color w:val="000000"/>
                <w:sz w:val="13"/>
                <w:szCs w:val="13"/>
                <w:rPrChange w:id="870" w:author="Qualcomm_Bin Han" w:date="2024-11-26T11:21:00Z" w16du:dateUtc="2024-11-26T03:21:00Z">
                  <w:rPr>
                    <w:ins w:id="871" w:author="Qualcomm_Bin Han" w:date="2024-11-26T10:52:00Z" w16du:dateUtc="2024-11-26T02:52:00Z"/>
                    <w:rFonts w:eastAsia="DengXian"/>
                    <w:color w:val="000000"/>
                    <w:sz w:val="15"/>
                    <w:szCs w:val="15"/>
                  </w:rPr>
                </w:rPrChange>
              </w:rPr>
            </w:pPr>
          </w:p>
        </w:tc>
      </w:tr>
      <w:tr w:rsidR="00EB1C1C" w:rsidRPr="001E434D" w14:paraId="5B9413D3" w14:textId="77777777" w:rsidTr="00C5659D">
        <w:trPr>
          <w:trHeight w:val="285"/>
          <w:jc w:val="center"/>
          <w:ins w:id="872" w:author="Qualcomm_Bin Han" w:date="2024-11-26T10:52:00Z" w16du:dateUtc="2024-11-26T02:52:00Z"/>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91459B" w:rsidRDefault="00EB1C1C" w:rsidP="00C5659D">
            <w:pPr>
              <w:jc w:val="center"/>
              <w:rPr>
                <w:ins w:id="873" w:author="Qualcomm_Bin Han" w:date="2024-11-26T10:52:00Z" w16du:dateUtc="2024-11-26T02:52:00Z"/>
                <w:rFonts w:ascii="Arial" w:eastAsia="DengXian" w:hAnsi="Arial" w:cs="Arial"/>
                <w:color w:val="000000"/>
                <w:sz w:val="13"/>
                <w:szCs w:val="13"/>
                <w:rPrChange w:id="874" w:author="Qualcomm_Bin Han" w:date="2024-11-26T11:21:00Z" w16du:dateUtc="2024-11-26T03:21:00Z">
                  <w:rPr>
                    <w:ins w:id="875" w:author="Qualcomm_Bin Han" w:date="2024-11-26T10:52:00Z" w16du:dateUtc="2024-11-26T02:52:00Z"/>
                    <w:rFonts w:eastAsia="DengXian"/>
                    <w:color w:val="000000"/>
                    <w:sz w:val="15"/>
                    <w:szCs w:val="15"/>
                  </w:rPr>
                </w:rPrChange>
              </w:rPr>
            </w:pPr>
            <w:ins w:id="876" w:author="Qualcomm_Bin Han" w:date="2024-11-26T10:52:00Z" w16du:dateUtc="2024-11-26T02:52:00Z">
              <w:r w:rsidRPr="0091459B">
                <w:rPr>
                  <w:rFonts w:ascii="Arial" w:eastAsia="DengXian" w:hAnsi="Arial" w:cs="Arial"/>
                  <w:color w:val="000000"/>
                  <w:sz w:val="13"/>
                  <w:szCs w:val="13"/>
                  <w:rPrChange w:id="877" w:author="Qualcomm_Bin Han" w:date="2024-11-26T11:21:00Z" w16du:dateUtc="2024-11-26T03:21:00Z">
                    <w:rPr>
                      <w:rFonts w:eastAsia="DengXian"/>
                      <w:color w:val="000000"/>
                      <w:sz w:val="15"/>
                      <w:szCs w:val="15"/>
                    </w:rPr>
                  </w:rPrChange>
                </w:rPr>
                <w:t>Panels in opposite side</w:t>
              </w:r>
            </w:ins>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91459B" w:rsidRDefault="00EB1C1C" w:rsidP="00C5659D">
            <w:pPr>
              <w:jc w:val="center"/>
              <w:rPr>
                <w:ins w:id="878" w:author="Qualcomm_Bin Han" w:date="2024-11-26T10:52:00Z" w16du:dateUtc="2024-11-26T02:52:00Z"/>
                <w:rFonts w:ascii="Arial" w:eastAsia="DengXian" w:hAnsi="Arial" w:cs="Arial"/>
                <w:color w:val="000000"/>
                <w:sz w:val="13"/>
                <w:szCs w:val="13"/>
                <w:rPrChange w:id="879" w:author="Qualcomm_Bin Han" w:date="2024-11-26T11:21:00Z" w16du:dateUtc="2024-11-26T03:21:00Z">
                  <w:rPr>
                    <w:ins w:id="880" w:author="Qualcomm_Bin Han" w:date="2024-11-26T10:52:00Z" w16du:dateUtc="2024-11-26T02:52:00Z"/>
                    <w:rFonts w:eastAsia="DengXian"/>
                    <w:color w:val="000000"/>
                    <w:sz w:val="15"/>
                    <w:szCs w:val="15"/>
                  </w:rPr>
                </w:rPrChange>
              </w:rPr>
            </w:pPr>
            <w:ins w:id="881" w:author="Qualcomm_Bin Han" w:date="2024-11-26T10:52:00Z" w16du:dateUtc="2024-11-26T02:52:00Z">
              <w:r w:rsidRPr="0091459B">
                <w:rPr>
                  <w:rFonts w:ascii="Arial" w:eastAsia="DengXian" w:hAnsi="Arial" w:cs="Arial"/>
                  <w:color w:val="000000"/>
                  <w:sz w:val="13"/>
                  <w:szCs w:val="13"/>
                  <w:rPrChange w:id="882" w:author="Qualcomm_Bin Han" w:date="2024-11-26T11:21:00Z" w16du:dateUtc="2024-11-26T03:21:00Z">
                    <w:rPr>
                      <w:rFonts w:eastAsia="DengXian"/>
                      <w:color w:val="000000"/>
                      <w:sz w:val="15"/>
                      <w:szCs w:val="15"/>
                    </w:rPr>
                  </w:rPrChange>
                </w:rPr>
                <w:t>30°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91459B" w:rsidRDefault="00EB1C1C" w:rsidP="00C5659D">
            <w:pPr>
              <w:jc w:val="center"/>
              <w:rPr>
                <w:ins w:id="883" w:author="Qualcomm_Bin Han" w:date="2024-11-26T10:52:00Z" w16du:dateUtc="2024-11-26T02:52:00Z"/>
                <w:rFonts w:ascii="Arial" w:hAnsi="Arial" w:cs="Arial"/>
                <w:color w:val="000000"/>
                <w:sz w:val="13"/>
                <w:szCs w:val="13"/>
                <w:rPrChange w:id="884" w:author="Qualcomm_Bin Han" w:date="2024-11-26T11:21:00Z" w16du:dateUtc="2024-11-26T03:21:00Z">
                  <w:rPr>
                    <w:ins w:id="885" w:author="Qualcomm_Bin Han" w:date="2024-11-26T10:52:00Z" w16du:dateUtc="2024-11-26T02:52:00Z"/>
                    <w:color w:val="000000"/>
                    <w:sz w:val="15"/>
                    <w:szCs w:val="15"/>
                  </w:rPr>
                </w:rPrChange>
              </w:rPr>
            </w:pPr>
            <w:ins w:id="886" w:author="Qualcomm_Bin Han" w:date="2024-11-26T10:52:00Z" w16du:dateUtc="2024-11-26T02:52:00Z">
              <w:r w:rsidRPr="0091459B">
                <w:rPr>
                  <w:rFonts w:ascii="Arial" w:hAnsi="Arial" w:cs="Arial"/>
                  <w:color w:val="000000"/>
                  <w:sz w:val="13"/>
                  <w:szCs w:val="13"/>
                  <w:rPrChange w:id="887" w:author="Qualcomm_Bin Han" w:date="2024-11-26T11:21:00Z" w16du:dateUtc="2024-11-26T03:21:00Z">
                    <w:rPr>
                      <w:color w:val="000000"/>
                      <w:sz w:val="15"/>
                      <w:szCs w:val="15"/>
                      <w:highlight w:val="cyan"/>
                    </w:rPr>
                  </w:rPrChange>
                </w:rPr>
                <w:t>[90,105]</w:t>
              </w:r>
              <w:r w:rsidRPr="0091459B">
                <w:rPr>
                  <w:rFonts w:ascii="Arial" w:hAnsi="Arial" w:cs="Arial"/>
                  <w:color w:val="000000"/>
                  <w:sz w:val="13"/>
                  <w:szCs w:val="13"/>
                  <w:rPrChange w:id="888" w:author="Qualcomm_Bin Han" w:date="2024-11-26T11:21:00Z" w16du:dateUtc="2024-11-26T03:21:00Z">
                    <w:rPr>
                      <w:color w:val="000000"/>
                      <w:sz w:val="15"/>
                      <w:szCs w:val="15"/>
                    </w:rPr>
                  </w:rPrChange>
                </w:rPr>
                <w:t xml:space="preserve"> [90,135]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91459B" w:rsidRDefault="00EB1C1C" w:rsidP="00C5659D">
            <w:pPr>
              <w:jc w:val="center"/>
              <w:rPr>
                <w:ins w:id="889" w:author="Qualcomm_Bin Han" w:date="2024-11-26T10:52:00Z" w16du:dateUtc="2024-11-26T02:52:00Z"/>
                <w:rFonts w:ascii="Arial" w:eastAsia="DengXian" w:hAnsi="Arial" w:cs="Arial"/>
                <w:color w:val="000000"/>
                <w:sz w:val="13"/>
                <w:szCs w:val="13"/>
                <w:rPrChange w:id="890" w:author="Qualcomm_Bin Han" w:date="2024-11-26T11:21:00Z" w16du:dateUtc="2024-11-26T03:21:00Z">
                  <w:rPr>
                    <w:ins w:id="891" w:author="Qualcomm_Bin Han" w:date="2024-11-26T10:52:00Z" w16du:dateUtc="2024-11-26T02:52:00Z"/>
                    <w:rFonts w:eastAsia="DengXian"/>
                    <w:color w:val="000000"/>
                    <w:sz w:val="15"/>
                    <w:szCs w:val="15"/>
                  </w:rPr>
                </w:rPrChange>
              </w:rPr>
            </w:pPr>
            <w:ins w:id="892" w:author="Qualcomm_Bin Han" w:date="2024-11-26T10:52:00Z" w16du:dateUtc="2024-11-26T02:52:00Z">
              <w:r w:rsidRPr="0091459B">
                <w:rPr>
                  <w:rFonts w:ascii="Arial" w:eastAsia="DengXian" w:hAnsi="Arial" w:cs="Arial"/>
                  <w:color w:val="000000"/>
                  <w:sz w:val="13"/>
                  <w:szCs w:val="13"/>
                  <w:rPrChange w:id="893" w:author="Qualcomm_Bin Han" w:date="2024-11-26T11:21:00Z" w16du:dateUtc="2024-11-26T03:21:00Z">
                    <w:rPr>
                      <w:rFonts w:eastAsia="DengXian"/>
                      <w:color w:val="000000"/>
                      <w:sz w:val="15"/>
                      <w:szCs w:val="15"/>
                    </w:rPr>
                  </w:rPrChange>
                </w:rPr>
                <w:t>26.97</w:t>
              </w:r>
            </w:ins>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91459B" w:rsidRDefault="00EB1C1C" w:rsidP="00C5659D">
            <w:pPr>
              <w:jc w:val="center"/>
              <w:rPr>
                <w:ins w:id="894" w:author="Qualcomm_Bin Han" w:date="2024-11-26T10:52:00Z" w16du:dateUtc="2024-11-26T02:52:00Z"/>
                <w:rFonts w:ascii="Arial" w:eastAsia="DengXian" w:hAnsi="Arial" w:cs="Arial"/>
                <w:color w:val="000000"/>
                <w:sz w:val="13"/>
                <w:szCs w:val="13"/>
                <w:rPrChange w:id="895" w:author="Qualcomm_Bin Han" w:date="2024-11-26T11:21:00Z" w16du:dateUtc="2024-11-26T03:21:00Z">
                  <w:rPr>
                    <w:ins w:id="896" w:author="Qualcomm_Bin Han" w:date="2024-11-26T10:52:00Z" w16du:dateUtc="2024-11-26T02:52:00Z"/>
                    <w:rFonts w:eastAsia="DengXian"/>
                    <w:color w:val="000000"/>
                    <w:sz w:val="15"/>
                    <w:szCs w:val="15"/>
                  </w:rPr>
                </w:rPrChange>
              </w:rPr>
            </w:pPr>
            <w:ins w:id="897" w:author="Qualcomm_Bin Han" w:date="2024-11-26T10:52:00Z" w16du:dateUtc="2024-11-26T02:52:00Z">
              <w:r w:rsidRPr="0091459B">
                <w:rPr>
                  <w:rFonts w:ascii="Arial" w:eastAsia="DengXian" w:hAnsi="Arial" w:cs="Arial"/>
                  <w:color w:val="000000"/>
                  <w:sz w:val="13"/>
                  <w:szCs w:val="13"/>
                  <w:rPrChange w:id="898" w:author="Qualcomm_Bin Han" w:date="2024-11-26T11:21:00Z" w16du:dateUtc="2024-11-26T03:21:00Z">
                    <w:rPr>
                      <w:rFonts w:eastAsia="DengXian"/>
                      <w:color w:val="000000"/>
                      <w:sz w:val="15"/>
                      <w:szCs w:val="15"/>
                      <w:highlight w:val="cyan"/>
                    </w:rPr>
                  </w:rPrChange>
                </w:rPr>
                <w:t>[90,105]</w:t>
              </w:r>
            </w:ins>
          </w:p>
        </w:tc>
      </w:tr>
      <w:tr w:rsidR="00EB1C1C" w:rsidRPr="001E434D" w14:paraId="611F5022" w14:textId="77777777" w:rsidTr="00C5659D">
        <w:trPr>
          <w:trHeight w:val="300"/>
          <w:jc w:val="center"/>
          <w:ins w:id="899"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ins w:id="900" w:author="Qualcomm_Bin Han" w:date="2024-11-26T10:52:00Z" w16du:dateUtc="2024-11-26T02:52:00Z"/>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91459B" w:rsidRDefault="00EB1C1C" w:rsidP="00C5659D">
            <w:pPr>
              <w:jc w:val="center"/>
              <w:rPr>
                <w:ins w:id="901" w:author="Qualcomm_Bin Han" w:date="2024-11-26T10:52:00Z" w16du:dateUtc="2024-11-26T02:52:00Z"/>
                <w:rFonts w:ascii="Arial" w:eastAsia="DengXian" w:hAnsi="Arial" w:cs="Arial"/>
                <w:color w:val="000000"/>
                <w:sz w:val="13"/>
                <w:szCs w:val="13"/>
                <w:rPrChange w:id="902" w:author="Qualcomm_Bin Han" w:date="2024-11-26T11:21:00Z" w16du:dateUtc="2024-11-26T03:21:00Z">
                  <w:rPr>
                    <w:ins w:id="903" w:author="Qualcomm_Bin Han" w:date="2024-11-26T10:52:00Z" w16du:dateUtc="2024-11-26T02:52:00Z"/>
                    <w:rFonts w:eastAsia="DengXian"/>
                    <w:color w:val="000000"/>
                    <w:sz w:val="15"/>
                    <w:szCs w:val="15"/>
                  </w:rPr>
                </w:rPrChange>
              </w:rPr>
            </w:pPr>
            <w:ins w:id="904" w:author="Qualcomm_Bin Han" w:date="2024-11-26T10:52:00Z" w16du:dateUtc="2024-11-26T02:52:00Z">
              <w:r w:rsidRPr="0091459B">
                <w:rPr>
                  <w:rFonts w:ascii="Arial" w:eastAsia="DengXian" w:hAnsi="Arial" w:cs="Arial"/>
                  <w:color w:val="000000"/>
                  <w:sz w:val="13"/>
                  <w:szCs w:val="13"/>
                  <w:rPrChange w:id="905" w:author="Qualcomm_Bin Han" w:date="2024-11-26T11:21:00Z" w16du:dateUtc="2024-11-26T03:21:00Z">
                    <w:rPr>
                      <w:rFonts w:eastAsia="DengXian"/>
                      <w:color w:val="000000"/>
                      <w:sz w:val="15"/>
                      <w:szCs w:val="15"/>
                    </w:rPr>
                  </w:rPrChange>
                </w:rPr>
                <w:t>60°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91459B" w:rsidRDefault="00EB1C1C" w:rsidP="00C5659D">
            <w:pPr>
              <w:jc w:val="center"/>
              <w:rPr>
                <w:ins w:id="906" w:author="Qualcomm_Bin Han" w:date="2024-11-26T10:52:00Z" w16du:dateUtc="2024-11-26T02:52:00Z"/>
                <w:rFonts w:ascii="Arial" w:eastAsia="DengXian" w:hAnsi="Arial" w:cs="Arial"/>
                <w:color w:val="000000"/>
                <w:sz w:val="13"/>
                <w:szCs w:val="13"/>
                <w:rPrChange w:id="907" w:author="Qualcomm_Bin Han" w:date="2024-11-26T11:21:00Z" w16du:dateUtc="2024-11-26T03:21:00Z">
                  <w:rPr>
                    <w:ins w:id="908" w:author="Qualcomm_Bin Han" w:date="2024-11-26T10:52:00Z" w16du:dateUtc="2024-11-26T02:52:00Z"/>
                    <w:rFonts w:eastAsia="DengXian"/>
                    <w:color w:val="000000"/>
                    <w:sz w:val="15"/>
                    <w:szCs w:val="15"/>
                  </w:rPr>
                </w:rPrChange>
              </w:rPr>
            </w:pPr>
            <w:ins w:id="909" w:author="Qualcomm_Bin Han" w:date="2024-11-26T10:52:00Z" w16du:dateUtc="2024-11-26T02:52:00Z">
              <w:r w:rsidRPr="0091459B">
                <w:rPr>
                  <w:rFonts w:ascii="Arial" w:eastAsia="DengXian" w:hAnsi="Arial" w:cs="Arial"/>
                  <w:color w:val="000000"/>
                  <w:sz w:val="13"/>
                  <w:szCs w:val="13"/>
                  <w:rPrChange w:id="910" w:author="Qualcomm_Bin Han" w:date="2024-11-26T11:21:00Z" w16du:dateUtc="2024-11-26T03:21:00Z">
                    <w:rPr>
                      <w:rFonts w:eastAsia="DengXian"/>
                      <w:color w:val="000000"/>
                      <w:sz w:val="15"/>
                      <w:szCs w:val="15"/>
                    </w:rPr>
                  </w:rPrChange>
                </w:rPr>
                <w:t>[90,95] [90,155]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91459B" w:rsidRDefault="00EB1C1C" w:rsidP="00C5659D">
            <w:pPr>
              <w:jc w:val="center"/>
              <w:rPr>
                <w:ins w:id="911" w:author="Qualcomm_Bin Han" w:date="2024-11-26T10:52:00Z" w16du:dateUtc="2024-11-26T02:52:00Z"/>
                <w:rFonts w:ascii="Arial" w:eastAsia="DengXian" w:hAnsi="Arial" w:cs="Arial"/>
                <w:color w:val="000000"/>
                <w:sz w:val="13"/>
                <w:szCs w:val="13"/>
                <w:rPrChange w:id="912" w:author="Qualcomm_Bin Han" w:date="2024-11-26T11:21:00Z" w16du:dateUtc="2024-11-26T03:21:00Z">
                  <w:rPr>
                    <w:ins w:id="913" w:author="Qualcomm_Bin Han" w:date="2024-11-26T10:52:00Z" w16du:dateUtc="2024-11-26T02:52:00Z"/>
                    <w:rFonts w:eastAsia="DengXian"/>
                    <w:color w:val="000000"/>
                    <w:sz w:val="15"/>
                    <w:szCs w:val="15"/>
                  </w:rPr>
                </w:rPrChange>
              </w:rPr>
            </w:pPr>
            <w:ins w:id="914" w:author="Qualcomm_Bin Han" w:date="2024-11-26T10:52:00Z" w16du:dateUtc="2024-11-26T02:52:00Z">
              <w:r w:rsidRPr="0091459B">
                <w:rPr>
                  <w:rFonts w:ascii="Arial" w:eastAsia="DengXian" w:hAnsi="Arial" w:cs="Arial"/>
                  <w:color w:val="000000"/>
                  <w:sz w:val="13"/>
                  <w:szCs w:val="13"/>
                  <w:rPrChange w:id="915" w:author="Qualcomm_Bin Han" w:date="2024-11-26T11:21:00Z" w16du:dateUtc="2024-11-26T03:21:00Z">
                    <w:rPr>
                      <w:rFonts w:eastAsia="DengXian"/>
                      <w:color w:val="000000"/>
                      <w:sz w:val="15"/>
                      <w:szCs w:val="15"/>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ins w:id="916" w:author="Qualcomm_Bin Han" w:date="2024-11-26T10:52:00Z" w16du:dateUtc="2024-11-26T02:52:00Z"/>
                <w:rFonts w:eastAsia="DengXian"/>
                <w:color w:val="000000"/>
                <w:sz w:val="15"/>
                <w:szCs w:val="15"/>
              </w:rPr>
            </w:pPr>
          </w:p>
        </w:tc>
      </w:tr>
      <w:tr w:rsidR="00EB1C1C" w:rsidRPr="001E434D" w14:paraId="7B60A3C7" w14:textId="77777777" w:rsidTr="00C5659D">
        <w:trPr>
          <w:trHeight w:val="285"/>
          <w:jc w:val="center"/>
          <w:ins w:id="917"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ins w:id="918" w:author="Qualcomm_Bin Han" w:date="2024-11-26T10:52:00Z" w16du:dateUtc="2024-11-26T02:52:00Z"/>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91459B" w:rsidRDefault="00EB1C1C" w:rsidP="00C5659D">
            <w:pPr>
              <w:jc w:val="center"/>
              <w:rPr>
                <w:ins w:id="919" w:author="Qualcomm_Bin Han" w:date="2024-11-26T10:52:00Z" w16du:dateUtc="2024-11-26T02:52:00Z"/>
                <w:rFonts w:ascii="Arial" w:eastAsia="DengXian" w:hAnsi="Arial" w:cs="Arial"/>
                <w:color w:val="000000"/>
                <w:sz w:val="13"/>
                <w:szCs w:val="13"/>
                <w:rPrChange w:id="920" w:author="Qualcomm_Bin Han" w:date="2024-11-26T11:21:00Z" w16du:dateUtc="2024-11-26T03:21:00Z">
                  <w:rPr>
                    <w:ins w:id="921" w:author="Qualcomm_Bin Han" w:date="2024-11-26T10:52:00Z" w16du:dateUtc="2024-11-26T02:52:00Z"/>
                    <w:rFonts w:eastAsia="DengXian"/>
                    <w:color w:val="000000"/>
                    <w:sz w:val="15"/>
                    <w:szCs w:val="15"/>
                  </w:rPr>
                </w:rPrChange>
              </w:rPr>
            </w:pPr>
            <w:ins w:id="922" w:author="Qualcomm_Bin Han" w:date="2024-11-26T10:52:00Z" w16du:dateUtc="2024-11-26T02:52:00Z">
              <w:r w:rsidRPr="0091459B">
                <w:rPr>
                  <w:rFonts w:ascii="Arial" w:eastAsia="DengXian" w:hAnsi="Arial" w:cs="Arial"/>
                  <w:color w:val="000000"/>
                  <w:sz w:val="13"/>
                  <w:szCs w:val="13"/>
                  <w:rPrChange w:id="923" w:author="Qualcomm_Bin Han" w:date="2024-11-26T11:21:00Z" w16du:dateUtc="2024-11-26T03:21:00Z">
                    <w:rPr>
                      <w:rFonts w:eastAsia="DengXian"/>
                      <w:color w:val="000000"/>
                      <w:sz w:val="15"/>
                      <w:szCs w:val="15"/>
                    </w:rPr>
                  </w:rPrChange>
                </w:rPr>
                <w:t>90°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91459B" w:rsidRDefault="00EB1C1C" w:rsidP="00C5659D">
            <w:pPr>
              <w:jc w:val="center"/>
              <w:rPr>
                <w:ins w:id="924" w:author="Qualcomm_Bin Han" w:date="2024-11-26T10:52:00Z" w16du:dateUtc="2024-11-26T02:52:00Z"/>
                <w:rFonts w:ascii="Arial" w:eastAsia="DengXian" w:hAnsi="Arial" w:cs="Arial"/>
                <w:color w:val="000000"/>
                <w:sz w:val="13"/>
                <w:szCs w:val="13"/>
                <w:rPrChange w:id="925" w:author="Qualcomm_Bin Han" w:date="2024-11-26T11:21:00Z" w16du:dateUtc="2024-11-26T03:21:00Z">
                  <w:rPr>
                    <w:ins w:id="926" w:author="Qualcomm_Bin Han" w:date="2024-11-26T10:52:00Z" w16du:dateUtc="2024-11-26T02:52:00Z"/>
                    <w:rFonts w:eastAsia="DengXian"/>
                    <w:color w:val="000000"/>
                    <w:sz w:val="15"/>
                    <w:szCs w:val="15"/>
                  </w:rPr>
                </w:rPrChange>
              </w:rPr>
            </w:pPr>
            <w:ins w:id="927" w:author="Qualcomm_Bin Han" w:date="2024-11-26T10:52:00Z" w16du:dateUtc="2024-11-26T02:52:00Z">
              <w:r w:rsidRPr="0091459B">
                <w:rPr>
                  <w:rFonts w:ascii="Arial" w:eastAsia="DengXian" w:hAnsi="Arial" w:cs="Arial"/>
                  <w:color w:val="000000"/>
                  <w:sz w:val="13"/>
                  <w:szCs w:val="13"/>
                  <w:rPrChange w:id="928" w:author="Qualcomm_Bin Han" w:date="2024-11-26T11:21:00Z" w16du:dateUtc="2024-11-26T03:21:00Z">
                    <w:rPr>
                      <w:rFonts w:eastAsia="DengXian"/>
                      <w:color w:val="000000"/>
                      <w:sz w:val="15"/>
                      <w:szCs w:val="15"/>
                    </w:rPr>
                  </w:rPrChange>
                </w:rPr>
                <w:t>[90,95] [270,175]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91459B" w:rsidRDefault="00EB1C1C" w:rsidP="00C5659D">
            <w:pPr>
              <w:jc w:val="center"/>
              <w:rPr>
                <w:ins w:id="929" w:author="Qualcomm_Bin Han" w:date="2024-11-26T10:52:00Z" w16du:dateUtc="2024-11-26T02:52:00Z"/>
                <w:rFonts w:ascii="Arial" w:eastAsia="DengXian" w:hAnsi="Arial" w:cs="Arial"/>
                <w:color w:val="000000"/>
                <w:sz w:val="13"/>
                <w:szCs w:val="13"/>
                <w:rPrChange w:id="930" w:author="Qualcomm_Bin Han" w:date="2024-11-26T11:21:00Z" w16du:dateUtc="2024-11-26T03:21:00Z">
                  <w:rPr>
                    <w:ins w:id="931" w:author="Qualcomm_Bin Han" w:date="2024-11-26T10:52:00Z" w16du:dateUtc="2024-11-26T02:52:00Z"/>
                    <w:rFonts w:eastAsia="DengXian"/>
                    <w:color w:val="000000"/>
                    <w:sz w:val="15"/>
                    <w:szCs w:val="15"/>
                  </w:rPr>
                </w:rPrChange>
              </w:rPr>
            </w:pPr>
            <w:ins w:id="932" w:author="Qualcomm_Bin Han" w:date="2024-11-26T10:52:00Z" w16du:dateUtc="2024-11-26T02:52:00Z">
              <w:r w:rsidRPr="0091459B">
                <w:rPr>
                  <w:rFonts w:ascii="Arial" w:eastAsia="DengXian" w:hAnsi="Arial" w:cs="Arial"/>
                  <w:color w:val="000000"/>
                  <w:sz w:val="13"/>
                  <w:szCs w:val="13"/>
                  <w:rPrChange w:id="933" w:author="Qualcomm_Bin Han" w:date="2024-11-26T11:21:00Z" w16du:dateUtc="2024-11-26T03:21:00Z">
                    <w:rPr>
                      <w:rFonts w:eastAsia="DengXian"/>
                      <w:color w:val="000000"/>
                      <w:sz w:val="15"/>
                      <w:szCs w:val="15"/>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ins w:id="934" w:author="Qualcomm_Bin Han" w:date="2024-11-26T10:52:00Z" w16du:dateUtc="2024-11-26T02:52:00Z"/>
                <w:rFonts w:eastAsia="DengXian"/>
                <w:color w:val="000000"/>
                <w:sz w:val="15"/>
                <w:szCs w:val="15"/>
              </w:rPr>
            </w:pPr>
          </w:p>
        </w:tc>
      </w:tr>
      <w:tr w:rsidR="00EB1C1C" w:rsidRPr="001E434D" w14:paraId="233F164C" w14:textId="77777777" w:rsidTr="00C5659D">
        <w:trPr>
          <w:trHeight w:val="285"/>
          <w:jc w:val="center"/>
          <w:ins w:id="935"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ins w:id="936" w:author="Qualcomm_Bin Han" w:date="2024-11-26T10:52:00Z" w16du:dateUtc="2024-11-26T02:52:00Z"/>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91459B" w:rsidRDefault="00EB1C1C" w:rsidP="00C5659D">
            <w:pPr>
              <w:jc w:val="center"/>
              <w:rPr>
                <w:ins w:id="937" w:author="Qualcomm_Bin Han" w:date="2024-11-26T10:52:00Z" w16du:dateUtc="2024-11-26T02:52:00Z"/>
                <w:rFonts w:ascii="Arial" w:eastAsia="DengXian" w:hAnsi="Arial" w:cs="Arial"/>
                <w:color w:val="000000"/>
                <w:sz w:val="13"/>
                <w:szCs w:val="13"/>
                <w:rPrChange w:id="938" w:author="Qualcomm_Bin Han" w:date="2024-11-26T11:21:00Z" w16du:dateUtc="2024-11-26T03:21:00Z">
                  <w:rPr>
                    <w:ins w:id="939" w:author="Qualcomm_Bin Han" w:date="2024-11-26T10:52:00Z" w16du:dateUtc="2024-11-26T02:52:00Z"/>
                    <w:rFonts w:eastAsia="DengXian"/>
                    <w:color w:val="000000"/>
                    <w:sz w:val="15"/>
                    <w:szCs w:val="15"/>
                  </w:rPr>
                </w:rPrChange>
              </w:rPr>
            </w:pPr>
            <w:ins w:id="940" w:author="Qualcomm_Bin Han" w:date="2024-11-26T10:52:00Z" w16du:dateUtc="2024-11-26T02:52:00Z">
              <w:r w:rsidRPr="0091459B">
                <w:rPr>
                  <w:rFonts w:ascii="Arial" w:eastAsia="DengXian" w:hAnsi="Arial" w:cs="Arial"/>
                  <w:color w:val="000000"/>
                  <w:sz w:val="13"/>
                  <w:szCs w:val="13"/>
                  <w:rPrChange w:id="941" w:author="Qualcomm_Bin Han" w:date="2024-11-26T11:21:00Z" w16du:dateUtc="2024-11-26T03:21:00Z">
                    <w:rPr>
                      <w:rFonts w:eastAsia="DengXian"/>
                      <w:color w:val="000000"/>
                      <w:sz w:val="15"/>
                      <w:szCs w:val="15"/>
                    </w:rPr>
                  </w:rPrChange>
                </w:rPr>
                <w:t>120°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91459B" w:rsidRDefault="00EB1C1C" w:rsidP="00C5659D">
            <w:pPr>
              <w:jc w:val="center"/>
              <w:rPr>
                <w:ins w:id="942" w:author="Qualcomm_Bin Han" w:date="2024-11-26T10:52:00Z" w16du:dateUtc="2024-11-26T02:52:00Z"/>
                <w:rFonts w:ascii="Arial" w:eastAsia="DengXian" w:hAnsi="Arial" w:cs="Arial"/>
                <w:color w:val="000000"/>
                <w:sz w:val="13"/>
                <w:szCs w:val="13"/>
                <w:rPrChange w:id="943" w:author="Qualcomm_Bin Han" w:date="2024-11-26T11:21:00Z" w16du:dateUtc="2024-11-26T03:21:00Z">
                  <w:rPr>
                    <w:ins w:id="944" w:author="Qualcomm_Bin Han" w:date="2024-11-26T10:52:00Z" w16du:dateUtc="2024-11-26T02:52:00Z"/>
                    <w:rFonts w:eastAsia="DengXian"/>
                    <w:color w:val="000000"/>
                    <w:sz w:val="15"/>
                    <w:szCs w:val="15"/>
                  </w:rPr>
                </w:rPrChange>
              </w:rPr>
            </w:pPr>
            <w:ins w:id="945" w:author="Qualcomm_Bin Han" w:date="2024-11-26T10:52:00Z" w16du:dateUtc="2024-11-26T02:52:00Z">
              <w:r w:rsidRPr="0091459B">
                <w:rPr>
                  <w:rFonts w:ascii="Arial" w:eastAsia="DengXian" w:hAnsi="Arial" w:cs="Arial"/>
                  <w:color w:val="000000"/>
                  <w:sz w:val="13"/>
                  <w:szCs w:val="13"/>
                  <w:rPrChange w:id="946" w:author="Qualcomm_Bin Han" w:date="2024-11-26T11:21:00Z" w16du:dateUtc="2024-11-26T03:21:00Z">
                    <w:rPr>
                      <w:rFonts w:eastAsia="DengXian"/>
                      <w:color w:val="000000"/>
                      <w:sz w:val="15"/>
                      <w:szCs w:val="15"/>
                    </w:rPr>
                  </w:rPrChange>
                </w:rPr>
                <w:t>[90,95] [270,145]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91459B" w:rsidRDefault="00EB1C1C" w:rsidP="00C5659D">
            <w:pPr>
              <w:jc w:val="center"/>
              <w:rPr>
                <w:ins w:id="947" w:author="Qualcomm_Bin Han" w:date="2024-11-26T10:52:00Z" w16du:dateUtc="2024-11-26T02:52:00Z"/>
                <w:rFonts w:ascii="Arial" w:eastAsia="DengXian" w:hAnsi="Arial" w:cs="Arial"/>
                <w:color w:val="000000"/>
                <w:sz w:val="13"/>
                <w:szCs w:val="13"/>
                <w:rPrChange w:id="948" w:author="Qualcomm_Bin Han" w:date="2024-11-26T11:21:00Z" w16du:dateUtc="2024-11-26T03:21:00Z">
                  <w:rPr>
                    <w:ins w:id="949" w:author="Qualcomm_Bin Han" w:date="2024-11-26T10:52:00Z" w16du:dateUtc="2024-11-26T02:52:00Z"/>
                    <w:rFonts w:eastAsia="DengXian"/>
                    <w:color w:val="000000"/>
                    <w:sz w:val="15"/>
                    <w:szCs w:val="15"/>
                  </w:rPr>
                </w:rPrChange>
              </w:rPr>
            </w:pPr>
            <w:ins w:id="950" w:author="Qualcomm_Bin Han" w:date="2024-11-26T10:52:00Z" w16du:dateUtc="2024-11-26T02:52:00Z">
              <w:r w:rsidRPr="0091459B">
                <w:rPr>
                  <w:rFonts w:ascii="Arial" w:eastAsia="DengXian" w:hAnsi="Arial" w:cs="Arial"/>
                  <w:color w:val="000000"/>
                  <w:sz w:val="13"/>
                  <w:szCs w:val="13"/>
                  <w:rPrChange w:id="951" w:author="Qualcomm_Bin Han" w:date="2024-11-26T11:21:00Z" w16du:dateUtc="2024-11-26T03:21:00Z">
                    <w:rPr>
                      <w:rFonts w:eastAsia="DengXian"/>
                      <w:color w:val="000000"/>
                      <w:sz w:val="15"/>
                      <w:szCs w:val="15"/>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ins w:id="952" w:author="Qualcomm_Bin Han" w:date="2024-11-26T10:52:00Z" w16du:dateUtc="2024-11-26T02:52:00Z"/>
                <w:rFonts w:eastAsia="DengXian"/>
                <w:color w:val="000000"/>
                <w:sz w:val="15"/>
                <w:szCs w:val="15"/>
              </w:rPr>
            </w:pPr>
          </w:p>
        </w:tc>
      </w:tr>
      <w:tr w:rsidR="00EB1C1C" w:rsidRPr="001E434D" w14:paraId="4E2C3B6C" w14:textId="77777777" w:rsidTr="00C5659D">
        <w:trPr>
          <w:trHeight w:val="300"/>
          <w:jc w:val="center"/>
          <w:ins w:id="953" w:author="Qualcomm_Bin Han" w:date="2024-11-26T10:52:00Z" w16du:dateUtc="2024-11-26T02:52: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ins w:id="954" w:author="Qualcomm_Bin Han" w:date="2024-11-26T10:52:00Z" w16du:dateUtc="2024-11-26T02:52:00Z"/>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91459B" w:rsidRDefault="00EB1C1C" w:rsidP="00C5659D">
            <w:pPr>
              <w:jc w:val="center"/>
              <w:rPr>
                <w:ins w:id="955" w:author="Qualcomm_Bin Han" w:date="2024-11-26T10:52:00Z" w16du:dateUtc="2024-11-26T02:52:00Z"/>
                <w:rFonts w:ascii="Arial" w:eastAsia="DengXian" w:hAnsi="Arial" w:cs="Arial"/>
                <w:color w:val="000000"/>
                <w:sz w:val="13"/>
                <w:szCs w:val="13"/>
                <w:rPrChange w:id="956" w:author="Qualcomm_Bin Han" w:date="2024-11-26T11:21:00Z" w16du:dateUtc="2024-11-26T03:21:00Z">
                  <w:rPr>
                    <w:ins w:id="957" w:author="Qualcomm_Bin Han" w:date="2024-11-26T10:52:00Z" w16du:dateUtc="2024-11-26T02:52:00Z"/>
                    <w:rFonts w:eastAsia="DengXian"/>
                    <w:color w:val="000000"/>
                    <w:sz w:val="15"/>
                    <w:szCs w:val="15"/>
                  </w:rPr>
                </w:rPrChange>
              </w:rPr>
            </w:pPr>
            <w:ins w:id="958" w:author="Qualcomm_Bin Han" w:date="2024-11-26T10:52:00Z" w16du:dateUtc="2024-11-26T02:52:00Z">
              <w:r w:rsidRPr="0091459B">
                <w:rPr>
                  <w:rFonts w:ascii="Arial" w:eastAsia="DengXian" w:hAnsi="Arial" w:cs="Arial"/>
                  <w:color w:val="000000"/>
                  <w:sz w:val="13"/>
                  <w:szCs w:val="13"/>
                  <w:rPrChange w:id="959" w:author="Qualcomm_Bin Han" w:date="2024-11-26T11:21:00Z" w16du:dateUtc="2024-11-26T03:21:00Z">
                    <w:rPr>
                      <w:rFonts w:eastAsia="DengXian"/>
                      <w:color w:val="000000"/>
                      <w:sz w:val="15"/>
                      <w:szCs w:val="15"/>
                    </w:rPr>
                  </w:rPrChange>
                </w:rPr>
                <w:t>150°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91459B" w:rsidRDefault="00EB1C1C" w:rsidP="00C5659D">
            <w:pPr>
              <w:jc w:val="center"/>
              <w:rPr>
                <w:ins w:id="960" w:author="Qualcomm_Bin Han" w:date="2024-11-26T10:52:00Z" w16du:dateUtc="2024-11-26T02:52:00Z"/>
                <w:rFonts w:ascii="Arial" w:eastAsia="DengXian" w:hAnsi="Arial" w:cs="Arial"/>
                <w:color w:val="000000"/>
                <w:sz w:val="13"/>
                <w:szCs w:val="13"/>
                <w:rPrChange w:id="961" w:author="Qualcomm_Bin Han" w:date="2024-11-26T11:21:00Z" w16du:dateUtc="2024-11-26T03:21:00Z">
                  <w:rPr>
                    <w:ins w:id="962" w:author="Qualcomm_Bin Han" w:date="2024-11-26T10:52:00Z" w16du:dateUtc="2024-11-26T02:52:00Z"/>
                    <w:rFonts w:eastAsia="DengXian"/>
                    <w:color w:val="000000"/>
                    <w:sz w:val="15"/>
                    <w:szCs w:val="15"/>
                  </w:rPr>
                </w:rPrChange>
              </w:rPr>
            </w:pPr>
            <w:ins w:id="963" w:author="Qualcomm_Bin Han" w:date="2024-11-26T10:52:00Z" w16du:dateUtc="2024-11-26T02:52:00Z">
              <w:r w:rsidRPr="0091459B">
                <w:rPr>
                  <w:rFonts w:ascii="Arial" w:eastAsia="DengXian" w:hAnsi="Arial" w:cs="Arial"/>
                  <w:color w:val="000000"/>
                  <w:sz w:val="13"/>
                  <w:szCs w:val="13"/>
                  <w:rPrChange w:id="964" w:author="Qualcomm_Bin Han" w:date="2024-11-26T11:21:00Z" w16du:dateUtc="2024-11-26T03:21:00Z">
                    <w:rPr>
                      <w:rFonts w:eastAsia="DengXian"/>
                      <w:color w:val="000000"/>
                      <w:sz w:val="15"/>
                      <w:szCs w:val="15"/>
                    </w:rPr>
                  </w:rPrChange>
                </w:rPr>
                <w:t>[90,95] [270,115]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91459B" w:rsidRDefault="00EB1C1C" w:rsidP="00C5659D">
            <w:pPr>
              <w:jc w:val="center"/>
              <w:rPr>
                <w:ins w:id="965" w:author="Qualcomm_Bin Han" w:date="2024-11-26T10:52:00Z" w16du:dateUtc="2024-11-26T02:52:00Z"/>
                <w:rFonts w:ascii="Arial" w:eastAsia="DengXian" w:hAnsi="Arial" w:cs="Arial"/>
                <w:color w:val="000000"/>
                <w:sz w:val="13"/>
                <w:szCs w:val="13"/>
                <w:rPrChange w:id="966" w:author="Qualcomm_Bin Han" w:date="2024-11-26T11:21:00Z" w16du:dateUtc="2024-11-26T03:21:00Z">
                  <w:rPr>
                    <w:ins w:id="967" w:author="Qualcomm_Bin Han" w:date="2024-11-26T10:52:00Z" w16du:dateUtc="2024-11-26T02:52:00Z"/>
                    <w:rFonts w:eastAsia="DengXian"/>
                    <w:color w:val="000000"/>
                    <w:sz w:val="15"/>
                    <w:szCs w:val="15"/>
                  </w:rPr>
                </w:rPrChange>
              </w:rPr>
            </w:pPr>
            <w:ins w:id="968" w:author="Qualcomm_Bin Han" w:date="2024-11-26T10:52:00Z" w16du:dateUtc="2024-11-26T02:52:00Z">
              <w:r w:rsidRPr="0091459B">
                <w:rPr>
                  <w:rFonts w:ascii="Arial" w:eastAsia="DengXian" w:hAnsi="Arial" w:cs="Arial"/>
                  <w:color w:val="000000"/>
                  <w:sz w:val="13"/>
                  <w:szCs w:val="13"/>
                  <w:rPrChange w:id="969" w:author="Qualcomm_Bin Han" w:date="2024-11-26T11:21:00Z" w16du:dateUtc="2024-11-26T03:21:00Z">
                    <w:rPr>
                      <w:rFonts w:eastAsia="DengXian"/>
                      <w:color w:val="000000"/>
                      <w:sz w:val="15"/>
                      <w:szCs w:val="15"/>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ins w:id="970" w:author="Qualcomm_Bin Han" w:date="2024-11-26T10:52:00Z" w16du:dateUtc="2024-11-26T02:52:00Z"/>
                <w:rFonts w:eastAsia="DengXian"/>
                <w:color w:val="000000"/>
                <w:sz w:val="15"/>
                <w:szCs w:val="15"/>
              </w:rPr>
            </w:pPr>
          </w:p>
        </w:tc>
      </w:tr>
    </w:tbl>
    <w:p w14:paraId="3C22E2EF" w14:textId="1EDB4E29" w:rsidR="00EB1C1C" w:rsidRDefault="00EB1C1C" w:rsidP="00CD478B">
      <w:pPr>
        <w:spacing w:before="120"/>
        <w:rPr>
          <w:ins w:id="971" w:author="Qualcomm_Bin Han" w:date="2024-11-26T11:21:00Z" w16du:dateUtc="2024-11-26T03:21:00Z"/>
        </w:rPr>
        <w:pPrChange w:id="972" w:author="Qualcomm_Bin Han" w:date="2024-11-26T11:27:00Z" w16du:dateUtc="2024-11-26T03:27:00Z">
          <w:pPr/>
        </w:pPrChange>
      </w:pPr>
      <w:ins w:id="973" w:author="Qualcomm_Bin Han" w:date="2024-11-26T10:52:00Z" w16du:dateUtc="2024-11-26T02:52:00Z">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ins>
    </w:p>
    <w:p w14:paraId="33FB59F4" w14:textId="6267E959" w:rsidR="0091459B" w:rsidRDefault="0091459B" w:rsidP="0091459B">
      <w:pPr>
        <w:pStyle w:val="B1"/>
        <w:rPr>
          <w:ins w:id="974" w:author="Qualcomm_Bin Han" w:date="2024-11-26T11:22:00Z" w16du:dateUtc="2024-11-26T03:22:00Z"/>
        </w:rPr>
      </w:pPr>
      <w:ins w:id="975" w:author="Qualcomm_Bin Han" w:date="2024-11-26T11:21:00Z" w16du:dateUtc="2024-11-26T03:21:00Z">
        <w:r>
          <w:t>-</w:t>
        </w:r>
        <w:r>
          <w:tab/>
        </w:r>
      </w:ins>
      <w:ins w:id="976" w:author="Qualcomm_Bin Han" w:date="2024-11-26T11:22:00Z" w16du:dateUtc="2024-11-26T03:22:00Z">
        <w:r w:rsidRPr="0091459B">
          <w:t xml:space="preserve">The </w:t>
        </w:r>
        <w:proofErr w:type="spellStart"/>
        <w:r w:rsidRPr="0091459B">
          <w:t>AoA</w:t>
        </w:r>
        <w:proofErr w:type="spellEnd"/>
        <w:r w:rsidRPr="0091459B">
          <w:t xml:space="preserve"> separation and UE orientation declared by UE for </w:t>
        </w:r>
        <w:proofErr w:type="spellStart"/>
        <w:proofErr w:type="gramStart"/>
        <w:r w:rsidRPr="0091459B">
          <w:t>EIRP</w:t>
        </w:r>
        <w:r w:rsidRPr="0086480D">
          <w:rPr>
            <w:vertAlign w:val="subscript"/>
            <w:rPrChange w:id="977" w:author="Qualcomm_Bin Han" w:date="2024-11-26T11:25:00Z" w16du:dateUtc="2024-11-26T03:25:00Z">
              <w:rPr/>
            </w:rPrChange>
          </w:rPr>
          <w:t>PUMAX,f</w:t>
        </w:r>
        <w:proofErr w:type="gramEnd"/>
        <w:r w:rsidRPr="0086480D">
          <w:rPr>
            <w:vertAlign w:val="subscript"/>
            <w:rPrChange w:id="978" w:author="Qualcomm_Bin Han" w:date="2024-11-26T11:25:00Z" w16du:dateUtc="2024-11-26T03:25:00Z">
              <w:rPr/>
            </w:rPrChange>
          </w:rPr>
          <w:t>,c,k</w:t>
        </w:r>
        <w:proofErr w:type="spellEnd"/>
        <w:r w:rsidRPr="0091459B">
          <w:t xml:space="preserve"> testing</w:t>
        </w:r>
      </w:ins>
      <w:ins w:id="979" w:author="Qualcomm_Bin Han" w:date="2024-11-26T11:21:00Z" w16du:dateUtc="2024-11-26T03:21:00Z">
        <w:r w:rsidRPr="000F605D">
          <w:t>.</w:t>
        </w:r>
      </w:ins>
    </w:p>
    <w:p w14:paraId="43B1CAA3" w14:textId="68D51D23" w:rsidR="00B74815" w:rsidRPr="001E434D" w:rsidRDefault="00B74815" w:rsidP="00B74815">
      <w:pPr>
        <w:pStyle w:val="B1"/>
        <w:rPr>
          <w:ins w:id="980" w:author="Qualcomm_Bin Han" w:date="2024-11-26T11:22:00Z" w16du:dateUtc="2024-11-26T03:22:00Z"/>
        </w:rPr>
      </w:pPr>
      <w:ins w:id="981" w:author="Qualcomm_Bin Han" w:date="2024-11-26T11:22:00Z" w16du:dateUtc="2024-11-26T03:22:00Z">
        <w:r>
          <w:t>-</w:t>
        </w:r>
        <w:r>
          <w:tab/>
        </w:r>
      </w:ins>
      <w:ins w:id="982" w:author="Qualcomm_Bin Han" w:date="2024-11-26T11:23:00Z" w16du:dateUtc="2024-11-26T03:23:00Z">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ins>
      <w:ins w:id="983" w:author="Qualcomm_Bin Han" w:date="2024-11-26T11:24:00Z" w16du:dateUtc="2024-11-26T03:24:00Z">
        <w:r w:rsidR="00F449D3">
          <w:rPr>
            <w:rFonts w:hint="eastAsia"/>
            <w:lang w:eastAsia="zh-CN"/>
          </w:rPr>
          <w:t xml:space="preserve">in </w:t>
        </w:r>
      </w:ins>
      <w:ins w:id="984" w:author="Qualcomm_Bin Han" w:date="2024-11-26T11:30:00Z" w16du:dateUtc="2024-11-26T03:30:00Z">
        <w:r w:rsidR="000A6DE1">
          <w:rPr>
            <w:rFonts w:hint="eastAsia"/>
            <w:lang w:eastAsia="zh-CN"/>
          </w:rPr>
          <w:t>TS 38.101-2</w:t>
        </w:r>
        <w:r w:rsidR="000A6DE1" w:rsidRPr="00700C2A">
          <w:t xml:space="preserve"> </w:t>
        </w:r>
      </w:ins>
      <w:ins w:id="985" w:author="Qualcomm_Bin Han" w:date="2024-11-26T11:24:00Z" w16du:dateUtc="2024-11-26T03:24:00Z">
        <w:r w:rsidR="00F449D3">
          <w:rPr>
            <w:rFonts w:hint="eastAsia"/>
            <w:lang w:eastAsia="zh-CN"/>
          </w:rPr>
          <w:t>[</w:t>
        </w:r>
      </w:ins>
      <w:ins w:id="986" w:author="Qualcomm_Bin Han" w:date="2024-11-26T11:28:00Z" w16du:dateUtc="2024-11-26T03:28:00Z">
        <w:r w:rsidR="00D27CB3">
          <w:rPr>
            <w:rFonts w:hint="eastAsia"/>
            <w:lang w:eastAsia="zh-CN"/>
          </w:rPr>
          <w:t>2</w:t>
        </w:r>
      </w:ins>
      <w:ins w:id="987" w:author="Qualcomm_Bin Han" w:date="2024-11-26T11:24:00Z" w16du:dateUtc="2024-11-26T03:24:00Z">
        <w:r w:rsidR="00F449D3">
          <w:rPr>
            <w:rFonts w:hint="eastAsia"/>
            <w:lang w:eastAsia="zh-CN"/>
          </w:rPr>
          <w:t>]</w:t>
        </w:r>
      </w:ins>
      <w:ins w:id="988" w:author="Qualcomm_Bin Han" w:date="2024-11-26T11:23:00Z" w16du:dateUtc="2024-11-26T03:23:00Z">
        <w:r w:rsidRPr="00B74815">
          <w:t xml:space="preserve">) and 30deg </w:t>
        </w:r>
        <w:proofErr w:type="spellStart"/>
        <w:r w:rsidRPr="00B74815">
          <w:t>AoA</w:t>
        </w:r>
        <w:proofErr w:type="spellEnd"/>
        <w:r w:rsidRPr="00B74815">
          <w:t xml:space="preserve"> separation</w:t>
        </w:r>
      </w:ins>
      <w:ins w:id="989" w:author="Qualcomm_Bin Han" w:date="2024-11-26T11:22:00Z" w16du:dateUtc="2024-11-26T03:22:00Z">
        <w:r w:rsidRPr="000F605D">
          <w:t>.</w:t>
        </w:r>
      </w:ins>
    </w:p>
    <w:p w14:paraId="001DF4BB" w14:textId="77777777" w:rsidR="00EB1C1C" w:rsidRPr="00DA5D85" w:rsidRDefault="00EB1C1C" w:rsidP="00EB1C1C">
      <w:pPr>
        <w:pStyle w:val="Heading3"/>
        <w:rPr>
          <w:ins w:id="990" w:author="Qualcomm_Bin Han" w:date="2024-11-26T10:52:00Z" w16du:dateUtc="2024-11-26T02:52:00Z"/>
          <w:rFonts w:eastAsia="Times New Roman" w:cs="Arial"/>
          <w:sz w:val="22"/>
        </w:rPr>
      </w:pPr>
      <w:ins w:id="991" w:author="Qualcomm_Bin Han" w:date="2024-11-26T10:52:00Z" w16du:dateUtc="2024-11-26T02:52:00Z">
        <w:r w:rsidRPr="00DA5D85">
          <w:rPr>
            <w:rFonts w:eastAsia="Times New Roman" w:cs="Arial" w:hint="eastAsia"/>
            <w:sz w:val="22"/>
          </w:rPr>
          <w:lastRenderedPageBreak/>
          <w:t>5.4.</w:t>
        </w:r>
        <w:r>
          <w:rPr>
            <w:rFonts w:cs="Arial" w:hint="eastAsia"/>
            <w:sz w:val="22"/>
            <w:lang w:eastAsia="zh-CN"/>
          </w:rPr>
          <w:t>4</w:t>
        </w:r>
        <w:r w:rsidRPr="00DA5D85">
          <w:rPr>
            <w:rFonts w:eastAsia="Times New Roman" w:cs="Arial" w:hint="eastAsia"/>
            <w:sz w:val="22"/>
          </w:rPr>
          <w:t xml:space="preserve"> </w:t>
        </w:r>
        <w:proofErr w:type="spellStart"/>
        <w:r w:rsidRPr="00DA5D85">
          <w:rPr>
            <w:rFonts w:eastAsia="Times New Roman" w:cs="Arial" w:hint="eastAsia"/>
            <w:sz w:val="22"/>
          </w:rPr>
          <w:t>TRPmax</w:t>
        </w:r>
        <w:proofErr w:type="spellEnd"/>
      </w:ins>
    </w:p>
    <w:p w14:paraId="18425FA9" w14:textId="77777777" w:rsidR="00EB1C1C" w:rsidRPr="00211120" w:rsidRDefault="00EB1C1C" w:rsidP="00EB1C1C">
      <w:pPr>
        <w:rPr>
          <w:ins w:id="992" w:author="Qualcomm_Bin Han" w:date="2024-11-26T10:52:00Z" w16du:dateUtc="2024-11-26T02:52:00Z"/>
        </w:rPr>
      </w:pPr>
      <w:ins w:id="993" w:author="Qualcomm_Bin Han" w:date="2024-11-26T10:52:00Z" w16du:dateUtc="2024-11-26T02:52:00Z">
        <w:r>
          <w:rPr>
            <w:rFonts w:hint="eastAsia"/>
          </w:rPr>
          <w:t xml:space="preserve">For </w:t>
        </w:r>
        <w:proofErr w:type="spellStart"/>
        <w:r>
          <w:rPr>
            <w:rFonts w:hint="eastAsia"/>
          </w:rPr>
          <w:t>TRPmax</w:t>
        </w:r>
        <w:proofErr w:type="spellEnd"/>
        <w:r>
          <w:rPr>
            <w:rFonts w:hint="eastAsia"/>
          </w:rPr>
          <w:t xml:space="preserve">, same approach as min peak EIPR 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ins>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994" w:name="startOfAnnexes"/>
      <w:bookmarkEnd w:id="994"/>
      <w:r>
        <w:br w:type="page"/>
      </w:r>
      <w:bookmarkStart w:id="995"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proofErr w:type="spellStart"/>
      <w:r w:rsidR="00CC3039">
        <w:rPr>
          <w:rFonts w:hint="eastAsia"/>
          <w:lang w:eastAsia="zh-CN"/>
        </w:rPr>
        <w:t>STxMP</w:t>
      </w:r>
      <w:proofErr w:type="spellEnd"/>
      <w:r w:rsidR="00CC3039">
        <w:t xml:space="preserve"> </w:t>
      </w:r>
      <w:r w:rsidR="00845271" w:rsidRPr="00845271">
        <w:rPr>
          <w:lang w:eastAsia="zh-CN"/>
        </w:rPr>
        <w:t>UE RF testing methodology</w:t>
      </w:r>
      <w:bookmarkEnd w:id="995"/>
    </w:p>
    <w:p w14:paraId="3827E50D" w14:textId="7BDE52D0" w:rsidR="00F07300" w:rsidRPr="00017C05" w:rsidRDefault="00F07300" w:rsidP="00F07300">
      <w:pPr>
        <w:pStyle w:val="Guidance"/>
      </w:pPr>
      <w:r>
        <w:t xml:space="preserve">&lt;Editor’s note: </w:t>
      </w:r>
      <w:r w:rsidR="00121774">
        <w:t xml:space="preserve">the outcome of MU budget for </w:t>
      </w:r>
      <w:proofErr w:type="spellStart"/>
      <w:r w:rsidR="00CE26E5">
        <w:rPr>
          <w:rFonts w:hint="eastAsia"/>
          <w:lang w:eastAsia="zh-CN"/>
        </w:rPr>
        <w:t>STxMP</w:t>
      </w:r>
      <w:proofErr w:type="spellEnd"/>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996" w:name="_Toc175226267"/>
      <w:r w:rsidRPr="004D3578">
        <w:lastRenderedPageBreak/>
        <w:t>Annex &lt;X&gt;:</w:t>
      </w:r>
      <w:r w:rsidRPr="004D3578">
        <w:br/>
        <w:t>Change history</w:t>
      </w:r>
      <w:bookmarkEnd w:id="996"/>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997" w:name="historyclause"/>
      <w:bookmarkEnd w:id="9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rPr>
          <w:ins w:id="998" w:author="Qualcomm_Bin Han" w:date="2024-11-26T10:45:00Z" w16du:dateUtc="2024-11-26T02:45:00Z"/>
        </w:trPr>
        <w:tc>
          <w:tcPr>
            <w:tcW w:w="800" w:type="dxa"/>
            <w:shd w:val="solid" w:color="FFFFFF" w:fill="auto"/>
          </w:tcPr>
          <w:p w14:paraId="656DD361" w14:textId="48146709" w:rsidR="006200D6" w:rsidRDefault="006200D6" w:rsidP="00C72833">
            <w:pPr>
              <w:pStyle w:val="TAC"/>
              <w:rPr>
                <w:ins w:id="999" w:author="Qualcomm_Bin Han" w:date="2024-11-26T10:45:00Z" w16du:dateUtc="2024-11-26T02:45:00Z"/>
                <w:rFonts w:hint="eastAsia"/>
                <w:sz w:val="16"/>
                <w:szCs w:val="16"/>
                <w:lang w:eastAsia="zh-CN"/>
              </w:rPr>
            </w:pPr>
            <w:ins w:id="1000" w:author="Qualcomm_Bin Han" w:date="2024-11-26T10:45:00Z" w16du:dateUtc="2024-11-26T02:45:00Z">
              <w:r>
                <w:rPr>
                  <w:rFonts w:hint="eastAsia"/>
                  <w:sz w:val="16"/>
                  <w:szCs w:val="16"/>
                  <w:lang w:eastAsia="zh-CN"/>
                </w:rPr>
                <w:t>2024-11</w:t>
              </w:r>
            </w:ins>
          </w:p>
        </w:tc>
        <w:tc>
          <w:tcPr>
            <w:tcW w:w="800" w:type="dxa"/>
            <w:shd w:val="solid" w:color="FFFFFF" w:fill="auto"/>
          </w:tcPr>
          <w:p w14:paraId="41532115" w14:textId="6ABA5F73" w:rsidR="006200D6" w:rsidRDefault="006200D6" w:rsidP="00C72833">
            <w:pPr>
              <w:pStyle w:val="TAC"/>
              <w:rPr>
                <w:ins w:id="1001" w:author="Qualcomm_Bin Han" w:date="2024-11-26T10:45:00Z" w16du:dateUtc="2024-11-26T02:45:00Z"/>
                <w:rFonts w:hint="eastAsia"/>
                <w:sz w:val="16"/>
                <w:szCs w:val="16"/>
                <w:lang w:eastAsia="zh-CN"/>
              </w:rPr>
            </w:pPr>
            <w:ins w:id="1002" w:author="Qualcomm_Bin Han" w:date="2024-11-26T10:45:00Z" w16du:dateUtc="2024-11-26T02:45:00Z">
              <w:r>
                <w:rPr>
                  <w:rFonts w:hint="eastAsia"/>
                  <w:sz w:val="16"/>
                  <w:szCs w:val="16"/>
                  <w:lang w:eastAsia="zh-CN"/>
                </w:rPr>
                <w:t>R4#113</w:t>
              </w:r>
            </w:ins>
          </w:p>
        </w:tc>
        <w:tc>
          <w:tcPr>
            <w:tcW w:w="1094" w:type="dxa"/>
            <w:shd w:val="solid" w:color="FFFFFF" w:fill="auto"/>
          </w:tcPr>
          <w:p w14:paraId="2D28EB3C" w14:textId="1C3CDC47" w:rsidR="006200D6" w:rsidRPr="00C85BBF" w:rsidRDefault="00160B97" w:rsidP="00C72833">
            <w:pPr>
              <w:pStyle w:val="TAC"/>
              <w:rPr>
                <w:ins w:id="1003" w:author="Qualcomm_Bin Han" w:date="2024-11-26T10:45:00Z" w16du:dateUtc="2024-11-26T02:45:00Z"/>
                <w:sz w:val="16"/>
                <w:szCs w:val="16"/>
              </w:rPr>
            </w:pPr>
            <w:ins w:id="1004" w:author="Qualcomm_Bin Han" w:date="2024-11-26T10:46:00Z" w16du:dateUtc="2024-11-26T02:46:00Z">
              <w:r w:rsidRPr="00160B97">
                <w:rPr>
                  <w:sz w:val="16"/>
                  <w:szCs w:val="16"/>
                </w:rPr>
                <w:t>R4-2418164</w:t>
              </w:r>
            </w:ins>
          </w:p>
        </w:tc>
        <w:tc>
          <w:tcPr>
            <w:tcW w:w="425" w:type="dxa"/>
            <w:shd w:val="solid" w:color="FFFFFF" w:fill="auto"/>
          </w:tcPr>
          <w:p w14:paraId="15D53703" w14:textId="77777777" w:rsidR="006200D6" w:rsidRPr="006B0D02" w:rsidRDefault="006200D6" w:rsidP="00C72833">
            <w:pPr>
              <w:pStyle w:val="TAL"/>
              <w:rPr>
                <w:ins w:id="1005" w:author="Qualcomm_Bin Han" w:date="2024-11-26T10:45:00Z" w16du:dateUtc="2024-11-26T02:45:00Z"/>
                <w:sz w:val="16"/>
                <w:szCs w:val="16"/>
              </w:rPr>
            </w:pPr>
          </w:p>
        </w:tc>
        <w:tc>
          <w:tcPr>
            <w:tcW w:w="425" w:type="dxa"/>
            <w:shd w:val="solid" w:color="FFFFFF" w:fill="auto"/>
          </w:tcPr>
          <w:p w14:paraId="2FAC3C3E" w14:textId="77777777" w:rsidR="006200D6" w:rsidRPr="006B0D02" w:rsidRDefault="006200D6" w:rsidP="00C72833">
            <w:pPr>
              <w:pStyle w:val="TAR"/>
              <w:rPr>
                <w:ins w:id="1006" w:author="Qualcomm_Bin Han" w:date="2024-11-26T10:45:00Z" w16du:dateUtc="2024-11-26T02:45:00Z"/>
                <w:sz w:val="16"/>
                <w:szCs w:val="16"/>
              </w:rPr>
            </w:pPr>
          </w:p>
        </w:tc>
        <w:tc>
          <w:tcPr>
            <w:tcW w:w="425" w:type="dxa"/>
            <w:shd w:val="solid" w:color="FFFFFF" w:fill="auto"/>
          </w:tcPr>
          <w:p w14:paraId="7D8FDB4E" w14:textId="77777777" w:rsidR="006200D6" w:rsidRPr="006B0D02" w:rsidRDefault="006200D6" w:rsidP="00C72833">
            <w:pPr>
              <w:pStyle w:val="TAC"/>
              <w:rPr>
                <w:ins w:id="1007" w:author="Qualcomm_Bin Han" w:date="2024-11-26T10:45:00Z" w16du:dateUtc="2024-11-26T02:45:00Z"/>
                <w:sz w:val="16"/>
                <w:szCs w:val="16"/>
              </w:rPr>
            </w:pPr>
          </w:p>
        </w:tc>
        <w:tc>
          <w:tcPr>
            <w:tcW w:w="4962" w:type="dxa"/>
            <w:shd w:val="solid" w:color="FFFFFF" w:fill="auto"/>
          </w:tcPr>
          <w:p w14:paraId="060308F2" w14:textId="77777777" w:rsidR="006200D6" w:rsidRDefault="005B03EF" w:rsidP="00C72833">
            <w:pPr>
              <w:pStyle w:val="TAL"/>
              <w:rPr>
                <w:ins w:id="1008" w:author="Qualcomm_Bin Han" w:date="2024-11-26T10:47:00Z" w16du:dateUtc="2024-11-26T02:47:00Z"/>
                <w:sz w:val="16"/>
                <w:szCs w:val="16"/>
                <w:lang w:eastAsia="zh-CN"/>
              </w:rPr>
            </w:pPr>
            <w:ins w:id="1009" w:author="Qualcomm_Bin Han" w:date="2024-11-26T10:46:00Z" w16du:dateUtc="2024-11-26T02:46:00Z">
              <w:r>
                <w:rPr>
                  <w:rFonts w:hint="eastAsia"/>
                  <w:sz w:val="16"/>
                  <w:szCs w:val="16"/>
                  <w:lang w:eastAsia="zh-CN"/>
                </w:rPr>
                <w:t>TR 38.771</w:t>
              </w:r>
            </w:ins>
            <w:ins w:id="1010" w:author="Qualcomm_Bin Han" w:date="2024-11-26T10:47:00Z" w16du:dateUtc="2024-11-26T02:47:00Z">
              <w:r w:rsidR="00853EEC">
                <w:rPr>
                  <w:rFonts w:hint="eastAsia"/>
                  <w:sz w:val="16"/>
                  <w:szCs w:val="16"/>
                  <w:lang w:eastAsia="zh-CN"/>
                </w:rPr>
                <w:t xml:space="preserve"> for study on NR FR2 OTA testing phase 3</w:t>
              </w:r>
            </w:ins>
          </w:p>
          <w:p w14:paraId="12DD35CD" w14:textId="7E6C9083" w:rsidR="00853EEC" w:rsidRDefault="00853EEC" w:rsidP="00C72833">
            <w:pPr>
              <w:pStyle w:val="TAL"/>
              <w:rPr>
                <w:ins w:id="1011" w:author="Qualcomm_Bin Han" w:date="2024-11-26T10:45:00Z" w16du:dateUtc="2024-11-26T02:45:00Z"/>
                <w:rFonts w:hint="eastAsia"/>
                <w:sz w:val="16"/>
                <w:szCs w:val="16"/>
                <w:lang w:eastAsia="zh-CN"/>
              </w:rPr>
            </w:pPr>
            <w:ins w:id="1012" w:author="Qualcomm_Bin Han" w:date="2024-11-26T10:47:00Z" w16du:dateUtc="2024-11-26T02:47:00Z">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ins>
            <w:ins w:id="1013" w:author="Qualcomm_Bin Han" w:date="2024-11-26T10:48:00Z" w16du:dateUtc="2024-11-26T02:48:00Z">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ins>
          </w:p>
        </w:tc>
        <w:tc>
          <w:tcPr>
            <w:tcW w:w="708" w:type="dxa"/>
            <w:shd w:val="solid" w:color="FFFFFF" w:fill="auto"/>
          </w:tcPr>
          <w:p w14:paraId="4B65B3B1" w14:textId="2F35678C" w:rsidR="006200D6" w:rsidRDefault="00853EEC" w:rsidP="00C72833">
            <w:pPr>
              <w:pStyle w:val="TAC"/>
              <w:rPr>
                <w:ins w:id="1014" w:author="Qualcomm_Bin Han" w:date="2024-11-26T10:45:00Z" w16du:dateUtc="2024-11-26T02:45:00Z"/>
                <w:rFonts w:hint="eastAsia"/>
                <w:sz w:val="16"/>
                <w:szCs w:val="16"/>
                <w:lang w:eastAsia="zh-CN"/>
              </w:rPr>
            </w:pPr>
            <w:ins w:id="1015" w:author="Qualcomm_Bin Han" w:date="2024-11-26T10:47:00Z" w16du:dateUtc="2024-11-26T02:47:00Z">
              <w:r>
                <w:rPr>
                  <w:rFonts w:hint="eastAsia"/>
                  <w:sz w:val="16"/>
                  <w:szCs w:val="16"/>
                  <w:lang w:eastAsia="zh-CN"/>
                </w:rPr>
                <w:t>0.1.</w:t>
              </w:r>
            </w:ins>
            <w:ins w:id="1016" w:author="Qualcomm_Bin Han" w:date="2024-11-26T10:48:00Z" w16du:dateUtc="2024-11-26T02:48:00Z">
              <w:r w:rsidR="000856A9">
                <w:rPr>
                  <w:rFonts w:hint="eastAsia"/>
                  <w:sz w:val="16"/>
                  <w:szCs w:val="16"/>
                  <w:lang w:eastAsia="zh-CN"/>
                </w:rPr>
                <w:t>0</w:t>
              </w:r>
            </w:ins>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3120E" w14:textId="77777777" w:rsidR="00117E3D" w:rsidRDefault="00117E3D">
      <w:r>
        <w:separator/>
      </w:r>
    </w:p>
  </w:endnote>
  <w:endnote w:type="continuationSeparator" w:id="0">
    <w:p w14:paraId="3641F2D7" w14:textId="77777777" w:rsidR="00117E3D" w:rsidRDefault="00117E3D">
      <w:r>
        <w:continuationSeparator/>
      </w:r>
    </w:p>
  </w:endnote>
  <w:endnote w:type="continuationNotice" w:id="1">
    <w:p w14:paraId="037E7978" w14:textId="77777777" w:rsidR="00117E3D" w:rsidRDefault="00117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D4B74" w14:textId="77777777" w:rsidR="00117E3D" w:rsidRDefault="00117E3D">
      <w:r>
        <w:separator/>
      </w:r>
    </w:p>
  </w:footnote>
  <w:footnote w:type="continuationSeparator" w:id="0">
    <w:p w14:paraId="5F6F0752" w14:textId="77777777" w:rsidR="00117E3D" w:rsidRDefault="00117E3D">
      <w:r>
        <w:continuationSeparator/>
      </w:r>
    </w:p>
  </w:footnote>
  <w:footnote w:type="continuationNotice" w:id="1">
    <w:p w14:paraId="4FE1105D" w14:textId="77777777" w:rsidR="00117E3D" w:rsidRDefault="00117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75400" w14:textId="181D0F6D"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DE1">
      <w:rPr>
        <w:rFonts w:ascii="Arial" w:hAnsi="Arial" w:cs="Arial"/>
        <w:b/>
        <w:noProof/>
        <w:sz w:val="18"/>
        <w:szCs w:val="18"/>
      </w:rPr>
      <w:t>3GPP TR 38.7x7y1z V0.01.1 0 (2024-0811)</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59512580"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DE1">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1"/>
  </w:num>
  <w:num w:numId="4" w16cid:durableId="1156343544">
    <w:abstractNumId w:val="7"/>
  </w:num>
  <w:num w:numId="5" w16cid:durableId="1440831143">
    <w:abstractNumId w:val="3"/>
  </w:num>
  <w:num w:numId="6" w16cid:durableId="2031758648">
    <w:abstractNumId w:val="9"/>
  </w:num>
  <w:num w:numId="7" w16cid:durableId="1560747959">
    <w:abstractNumId w:val="8"/>
  </w:num>
  <w:num w:numId="8" w16cid:durableId="872962790">
    <w:abstractNumId w:val="5"/>
  </w:num>
  <w:num w:numId="9" w16cid:durableId="272906541">
    <w:abstractNumId w:val="6"/>
  </w:num>
  <w:num w:numId="10" w16cid:durableId="614793790">
    <w:abstractNumId w:val="2"/>
  </w:num>
  <w:num w:numId="11" w16cid:durableId="11351043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856A9"/>
    <w:rsid w:val="00090631"/>
    <w:rsid w:val="00091248"/>
    <w:rsid w:val="000A6DE1"/>
    <w:rsid w:val="000C47C3"/>
    <w:rsid w:val="000D58AB"/>
    <w:rsid w:val="000F605D"/>
    <w:rsid w:val="00104C3C"/>
    <w:rsid w:val="00105A31"/>
    <w:rsid w:val="0011603C"/>
    <w:rsid w:val="00117E3D"/>
    <w:rsid w:val="00121774"/>
    <w:rsid w:val="00133525"/>
    <w:rsid w:val="00160B97"/>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26C1"/>
    <w:rsid w:val="003956E8"/>
    <w:rsid w:val="003C3971"/>
    <w:rsid w:val="003D4339"/>
    <w:rsid w:val="00407F34"/>
    <w:rsid w:val="00411EEE"/>
    <w:rsid w:val="004215AA"/>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50D4"/>
    <w:rsid w:val="005900C0"/>
    <w:rsid w:val="005929EE"/>
    <w:rsid w:val="00597B11"/>
    <w:rsid w:val="005A3466"/>
    <w:rsid w:val="005B03EF"/>
    <w:rsid w:val="005C32AB"/>
    <w:rsid w:val="005D2E01"/>
    <w:rsid w:val="005D7526"/>
    <w:rsid w:val="005E4BB2"/>
    <w:rsid w:val="00602AEA"/>
    <w:rsid w:val="00605EA8"/>
    <w:rsid w:val="00614FDF"/>
    <w:rsid w:val="006200D6"/>
    <w:rsid w:val="00622D0F"/>
    <w:rsid w:val="006251F7"/>
    <w:rsid w:val="0063543D"/>
    <w:rsid w:val="00636F1B"/>
    <w:rsid w:val="00646F95"/>
    <w:rsid w:val="00647114"/>
    <w:rsid w:val="00666A6C"/>
    <w:rsid w:val="006671BD"/>
    <w:rsid w:val="006A323F"/>
    <w:rsid w:val="006B30D0"/>
    <w:rsid w:val="006C3D95"/>
    <w:rsid w:val="006E5C86"/>
    <w:rsid w:val="006E67E0"/>
    <w:rsid w:val="006F74DF"/>
    <w:rsid w:val="00700C2A"/>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2DD3"/>
    <w:rsid w:val="007B600E"/>
    <w:rsid w:val="007C75BE"/>
    <w:rsid w:val="007E4C44"/>
    <w:rsid w:val="007F0F4A"/>
    <w:rsid w:val="008028A4"/>
    <w:rsid w:val="00821422"/>
    <w:rsid w:val="00830747"/>
    <w:rsid w:val="008321AC"/>
    <w:rsid w:val="00845271"/>
    <w:rsid w:val="00853EEC"/>
    <w:rsid w:val="0086480D"/>
    <w:rsid w:val="008768CA"/>
    <w:rsid w:val="0088688E"/>
    <w:rsid w:val="008909A9"/>
    <w:rsid w:val="008C22CF"/>
    <w:rsid w:val="008C384C"/>
    <w:rsid w:val="008C410C"/>
    <w:rsid w:val="008D7568"/>
    <w:rsid w:val="009006E2"/>
    <w:rsid w:val="0090271F"/>
    <w:rsid w:val="00902E23"/>
    <w:rsid w:val="00906965"/>
    <w:rsid w:val="009114D7"/>
    <w:rsid w:val="0091348E"/>
    <w:rsid w:val="0091459B"/>
    <w:rsid w:val="00916514"/>
    <w:rsid w:val="00917CCB"/>
    <w:rsid w:val="00942EC2"/>
    <w:rsid w:val="0097019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AE6DEC"/>
    <w:rsid w:val="00B07B3A"/>
    <w:rsid w:val="00B15449"/>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A2A2C"/>
    <w:rsid w:val="00DA7A03"/>
    <w:rsid w:val="00DB1818"/>
    <w:rsid w:val="00DB3EEC"/>
    <w:rsid w:val="00DC309B"/>
    <w:rsid w:val="00DC44EE"/>
    <w:rsid w:val="00DC4DA2"/>
    <w:rsid w:val="00DC7009"/>
    <w:rsid w:val="00DD4C17"/>
    <w:rsid w:val="00DD74A5"/>
    <w:rsid w:val="00DF2B1F"/>
    <w:rsid w:val="00DF5F63"/>
    <w:rsid w:val="00DF62CD"/>
    <w:rsid w:val="00E16509"/>
    <w:rsid w:val="00E41379"/>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42126"/>
    <w:rsid w:val="00F449D3"/>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13</Pages>
  <Words>2619</Words>
  <Characters>13728</Characters>
  <Application>Microsoft Office Word</Application>
  <DocSecurity>0</DocSecurity>
  <Lines>528</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97</cp:revision>
  <cp:lastPrinted>2019-02-25T14:05:00Z</cp:lastPrinted>
  <dcterms:created xsi:type="dcterms:W3CDTF">2022-06-24T03:27:00Z</dcterms:created>
  <dcterms:modified xsi:type="dcterms:W3CDTF">2024-11-26T03:30:00Z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